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3D6C" w:rsidRDefault="00A93D6C" w:rsidP="00A93D6C">
      <w:pPr>
        <w:pStyle w:val="Ingenmellomrom"/>
        <w:jc w:val="center"/>
        <w:rPr>
          <w:b/>
        </w:rPr>
      </w:pPr>
    </w:p>
    <w:p w:rsidR="007B5101" w:rsidRDefault="007B5101" w:rsidP="007B5101">
      <w:pPr>
        <w:rPr>
          <w:b/>
          <w:sz w:val="44"/>
          <w:szCs w:val="44"/>
          <w:lang w:val="de-DE"/>
        </w:rPr>
      </w:pPr>
    </w:p>
    <w:p w:rsidR="00C664E5" w:rsidRPr="003437D3" w:rsidRDefault="00C664E5" w:rsidP="003437D3">
      <w:pPr>
        <w:jc w:val="center"/>
        <w:rPr>
          <w:b/>
          <w:sz w:val="32"/>
          <w:szCs w:val="32"/>
          <w:lang w:val="de-DE"/>
        </w:rPr>
      </w:pPr>
      <w:r w:rsidRPr="007B5101">
        <w:rPr>
          <w:b/>
          <w:sz w:val="32"/>
          <w:szCs w:val="32"/>
          <w:lang w:val="de-DE"/>
        </w:rPr>
        <w:t>F R E M L E I E A V T A L E</w:t>
      </w:r>
    </w:p>
    <w:p w:rsidR="003437D3" w:rsidRDefault="003437D3" w:rsidP="00C664E5">
      <w:pPr>
        <w:rPr>
          <w:b/>
          <w:szCs w:val="22"/>
          <w:lang w:val="de-DE"/>
        </w:rPr>
      </w:pPr>
    </w:p>
    <w:p w:rsidR="00C664E5" w:rsidRPr="003437D3" w:rsidRDefault="003437D3" w:rsidP="003437D3">
      <w:pPr>
        <w:ind w:left="3540" w:firstLine="708"/>
        <w:rPr>
          <w:b/>
          <w:szCs w:val="22"/>
          <w:lang w:val="de-DE"/>
        </w:rPr>
      </w:pPr>
      <w:proofErr w:type="spellStart"/>
      <w:r>
        <w:rPr>
          <w:b/>
          <w:szCs w:val="22"/>
          <w:lang w:val="de-DE"/>
        </w:rPr>
        <w:t>for</w:t>
      </w:r>
      <w:proofErr w:type="spellEnd"/>
    </w:p>
    <w:p w:rsidR="00C664E5" w:rsidRPr="003437D3" w:rsidRDefault="00C664E5" w:rsidP="00C664E5">
      <w:pPr>
        <w:rPr>
          <w:b/>
          <w:szCs w:val="22"/>
          <w:lang w:val="de-DE"/>
        </w:rPr>
      </w:pPr>
    </w:p>
    <w:p w:rsidR="00F54E88" w:rsidRDefault="00C664E5" w:rsidP="007B5101">
      <w:pPr>
        <w:jc w:val="center"/>
        <w:rPr>
          <w:b/>
          <w:sz w:val="28"/>
          <w:szCs w:val="28"/>
        </w:rPr>
      </w:pPr>
      <w:r w:rsidRPr="007B5101">
        <w:rPr>
          <w:b/>
          <w:sz w:val="28"/>
          <w:szCs w:val="28"/>
        </w:rPr>
        <w:t xml:space="preserve">Fagerstrand bussanlegg </w:t>
      </w:r>
    </w:p>
    <w:p w:rsidR="007B5101" w:rsidRDefault="007B5101" w:rsidP="00A93D6C">
      <w:pPr>
        <w:pStyle w:val="Ingenmellomrom"/>
        <w:rPr>
          <w:b/>
          <w:sz w:val="28"/>
          <w:szCs w:val="28"/>
        </w:rPr>
      </w:pPr>
    </w:p>
    <w:p w:rsidR="003437D3" w:rsidRDefault="003437D3" w:rsidP="00A93D6C">
      <w:pPr>
        <w:pStyle w:val="Ingenmellomrom"/>
        <w:rPr>
          <w:b/>
          <w:sz w:val="28"/>
          <w:szCs w:val="28"/>
        </w:rPr>
      </w:pPr>
    </w:p>
    <w:p w:rsidR="00A93D6C" w:rsidRPr="00DA7C33" w:rsidRDefault="00A93D6C" w:rsidP="00A93D6C">
      <w:pPr>
        <w:pStyle w:val="Overskrift1"/>
      </w:pPr>
      <w:r w:rsidRPr="00DA7C33">
        <w:t>PARTENE</w:t>
      </w:r>
    </w:p>
    <w:p w:rsidR="004675FC" w:rsidRDefault="004675FC" w:rsidP="00A93D6C">
      <w:pPr>
        <w:pStyle w:val="Ingenmellomrom"/>
        <w:tabs>
          <w:tab w:val="left" w:pos="1985"/>
        </w:tabs>
      </w:pPr>
    </w:p>
    <w:p w:rsidR="00A93D6C" w:rsidRDefault="00A93D6C" w:rsidP="00A93D6C">
      <w:pPr>
        <w:pStyle w:val="Ingenmellomrom"/>
        <w:tabs>
          <w:tab w:val="left" w:pos="1985"/>
        </w:tabs>
      </w:pPr>
      <w:r>
        <w:t>UTLEIER:</w:t>
      </w:r>
      <w:r>
        <w:tab/>
      </w:r>
      <w:r w:rsidR="00326663">
        <w:t>Ruter AS</w:t>
      </w:r>
      <w:r w:rsidR="007B5101">
        <w:t xml:space="preserve"> ("Utleier")</w:t>
      </w:r>
      <w:r w:rsidR="00326663">
        <w:t xml:space="preserve"> </w:t>
      </w:r>
    </w:p>
    <w:p w:rsidR="00326663" w:rsidRDefault="003437D3" w:rsidP="00A93D6C">
      <w:pPr>
        <w:pStyle w:val="Ingenmellomrom"/>
        <w:tabs>
          <w:tab w:val="left" w:pos="1985"/>
        </w:tabs>
      </w:pPr>
      <w:r>
        <w:tab/>
      </w:r>
      <w:r w:rsidR="00A93D6C">
        <w:t>Adresse:</w:t>
      </w:r>
      <w:r w:rsidR="00A93D6C">
        <w:tab/>
        <w:t xml:space="preserve">Postboks </w:t>
      </w:r>
      <w:r w:rsidR="00326663">
        <w:t xml:space="preserve">1030 </w:t>
      </w:r>
      <w:r>
        <w:t>Sentrum, 0104 Oslo</w:t>
      </w:r>
    </w:p>
    <w:p w:rsidR="00A93D6C" w:rsidRDefault="003437D3" w:rsidP="00A93D6C">
      <w:pPr>
        <w:pStyle w:val="Ingenmellomrom"/>
        <w:tabs>
          <w:tab w:val="left" w:pos="1985"/>
        </w:tabs>
      </w:pPr>
      <w:r>
        <w:tab/>
      </w:r>
      <w:r w:rsidR="00A93D6C">
        <w:t>Org. Nummer:</w:t>
      </w:r>
      <w:r w:rsidR="00A93D6C">
        <w:tab/>
      </w:r>
      <w:r w:rsidR="00326663">
        <w:t>991 609 407</w:t>
      </w:r>
    </w:p>
    <w:p w:rsidR="00A93D6C" w:rsidRDefault="00A93D6C" w:rsidP="00A93D6C">
      <w:pPr>
        <w:pStyle w:val="Ingenmellomrom"/>
        <w:tabs>
          <w:tab w:val="left" w:pos="1985"/>
        </w:tabs>
      </w:pPr>
    </w:p>
    <w:p w:rsidR="00A93D6C" w:rsidRDefault="00E24F72" w:rsidP="00A93D6C">
      <w:pPr>
        <w:pStyle w:val="Ingenmellomrom"/>
        <w:tabs>
          <w:tab w:val="left" w:pos="1985"/>
        </w:tabs>
      </w:pPr>
      <w:r>
        <w:t>LEIETAKER</w:t>
      </w:r>
      <w:r w:rsidR="00A93D6C">
        <w:t>:</w:t>
      </w:r>
      <w:r w:rsidR="00A93D6C">
        <w:tab/>
      </w:r>
      <w:r w:rsidR="00326663">
        <w:t>[…]</w:t>
      </w:r>
      <w:r w:rsidR="007B5101">
        <w:t xml:space="preserve"> ("Leietaker")</w:t>
      </w:r>
    </w:p>
    <w:p w:rsidR="00A93D6C" w:rsidRDefault="003437D3" w:rsidP="00A93D6C">
      <w:pPr>
        <w:pStyle w:val="Ingenmellomrom"/>
        <w:tabs>
          <w:tab w:val="left" w:pos="1985"/>
        </w:tabs>
      </w:pPr>
      <w:r>
        <w:tab/>
      </w:r>
      <w:r w:rsidR="00A93D6C">
        <w:t>Adresse:</w:t>
      </w:r>
      <w:r w:rsidR="00A93D6C">
        <w:tab/>
      </w:r>
      <w:r w:rsidR="00326663">
        <w:t>[…]</w:t>
      </w:r>
    </w:p>
    <w:p w:rsidR="00326663" w:rsidRDefault="003437D3" w:rsidP="00326663">
      <w:pPr>
        <w:pStyle w:val="Ingenmellomrom"/>
        <w:tabs>
          <w:tab w:val="left" w:pos="1985"/>
        </w:tabs>
      </w:pPr>
      <w:r>
        <w:tab/>
      </w:r>
      <w:r w:rsidR="00A93D6C">
        <w:t>Org. Nummer:</w:t>
      </w:r>
      <w:r w:rsidR="00A93D6C">
        <w:tab/>
      </w:r>
      <w:r w:rsidR="00326663">
        <w:t>[…]</w:t>
      </w:r>
    </w:p>
    <w:p w:rsidR="00326663" w:rsidRDefault="00326663" w:rsidP="00326663">
      <w:pPr>
        <w:pStyle w:val="Ingenmellomrom"/>
        <w:tabs>
          <w:tab w:val="left" w:pos="1985"/>
        </w:tabs>
      </w:pPr>
    </w:p>
    <w:p w:rsidR="00A93D6C" w:rsidRDefault="00E24F72" w:rsidP="00326663">
      <w:pPr>
        <w:pStyle w:val="Overskrift1"/>
      </w:pPr>
      <w:r>
        <w:t>BAKGRUNN</w:t>
      </w:r>
      <w:r w:rsidR="00E219CE">
        <w:t xml:space="preserve">. </w:t>
      </w:r>
      <w:r w:rsidR="007B5101">
        <w:t>forhold til hovedleieavtale</w:t>
      </w:r>
    </w:p>
    <w:p w:rsidR="00765089" w:rsidRDefault="00765089" w:rsidP="00765089">
      <w:pPr>
        <w:pStyle w:val="Overskrift2"/>
        <w:numPr>
          <w:ilvl w:val="0"/>
          <w:numId w:val="0"/>
        </w:numPr>
        <w:ind w:left="705" w:hanging="705"/>
        <w:rPr>
          <w:b w:val="0"/>
        </w:rPr>
      </w:pPr>
      <w:r>
        <w:rPr>
          <w:b w:val="0"/>
        </w:rPr>
        <w:t>2.1</w:t>
      </w:r>
      <w:r>
        <w:rPr>
          <w:b w:val="0"/>
        </w:rPr>
        <w:tab/>
        <w:t xml:space="preserve">Leietaker har etter </w:t>
      </w:r>
      <w:r w:rsidR="00CC2A7C">
        <w:rPr>
          <w:b w:val="0"/>
        </w:rPr>
        <w:t>tilbuds</w:t>
      </w:r>
      <w:r>
        <w:rPr>
          <w:b w:val="0"/>
        </w:rPr>
        <w:t xml:space="preserve">konkurranse inngått avtale med Utleier </w:t>
      </w:r>
      <w:r w:rsidR="003426B1">
        <w:rPr>
          <w:b w:val="0"/>
        </w:rPr>
        <w:t xml:space="preserve">datert </w:t>
      </w:r>
      <w:proofErr w:type="gramStart"/>
      <w:r w:rsidR="003426B1">
        <w:rPr>
          <w:b w:val="0"/>
        </w:rPr>
        <w:t>[   ]</w:t>
      </w:r>
      <w:proofErr w:type="gramEnd"/>
      <w:r w:rsidR="003426B1">
        <w:rPr>
          <w:b w:val="0"/>
        </w:rPr>
        <w:t xml:space="preserve"> </w:t>
      </w:r>
      <w:r>
        <w:rPr>
          <w:b w:val="0"/>
        </w:rPr>
        <w:t>om levering av kollektivtransporttjenester</w:t>
      </w:r>
      <w:r w:rsidR="00CC2A7C">
        <w:rPr>
          <w:b w:val="0"/>
        </w:rPr>
        <w:t xml:space="preserve"> med</w:t>
      </w:r>
      <w:r>
        <w:rPr>
          <w:b w:val="0"/>
        </w:rPr>
        <w:t xml:space="preserve"> buss i [    ]</w:t>
      </w:r>
      <w:r w:rsidR="003426B1">
        <w:rPr>
          <w:b w:val="0"/>
        </w:rPr>
        <w:t xml:space="preserve"> ("Transportkontrakten")</w:t>
      </w:r>
      <w:r w:rsidR="00CC2A7C">
        <w:rPr>
          <w:b w:val="0"/>
        </w:rPr>
        <w:t xml:space="preserve">.  </w:t>
      </w:r>
    </w:p>
    <w:p w:rsidR="00A93D6C" w:rsidRDefault="00765089" w:rsidP="00765089">
      <w:pPr>
        <w:pStyle w:val="Overskrift2"/>
        <w:numPr>
          <w:ilvl w:val="0"/>
          <w:numId w:val="0"/>
        </w:numPr>
        <w:ind w:left="705" w:hanging="705"/>
        <w:rPr>
          <w:b w:val="0"/>
        </w:rPr>
      </w:pPr>
      <w:r>
        <w:rPr>
          <w:b w:val="0"/>
        </w:rPr>
        <w:t>2.2</w:t>
      </w:r>
      <w:r>
        <w:rPr>
          <w:b w:val="0"/>
        </w:rPr>
        <w:tab/>
      </w:r>
      <w:r w:rsidR="00E24F72" w:rsidRPr="00444BCE">
        <w:rPr>
          <w:b w:val="0"/>
        </w:rPr>
        <w:t xml:space="preserve">Leietaker er kjent med Utleiers leieavtale </w:t>
      </w:r>
      <w:r w:rsidR="003437D3">
        <w:rPr>
          <w:b w:val="0"/>
        </w:rPr>
        <w:t xml:space="preserve">datert </w:t>
      </w:r>
      <w:proofErr w:type="gramStart"/>
      <w:r w:rsidR="003437D3">
        <w:rPr>
          <w:b w:val="0"/>
        </w:rPr>
        <w:t>29.08.2005</w:t>
      </w:r>
      <w:proofErr w:type="gramEnd"/>
      <w:r w:rsidR="003437D3">
        <w:rPr>
          <w:b w:val="0"/>
        </w:rPr>
        <w:t xml:space="preserve"> </w:t>
      </w:r>
      <w:r w:rsidR="00E24F72" w:rsidRPr="00444BCE">
        <w:rPr>
          <w:b w:val="0"/>
        </w:rPr>
        <w:t>med eier/</w:t>
      </w:r>
      <w:proofErr w:type="spellStart"/>
      <w:r w:rsidR="00E24F72" w:rsidRPr="00444BCE">
        <w:rPr>
          <w:b w:val="0"/>
        </w:rPr>
        <w:t>hove</w:t>
      </w:r>
      <w:r w:rsidR="003437D3">
        <w:rPr>
          <w:b w:val="0"/>
        </w:rPr>
        <w:t>dutleier</w:t>
      </w:r>
      <w:proofErr w:type="spellEnd"/>
      <w:r w:rsidR="003437D3">
        <w:rPr>
          <w:b w:val="0"/>
        </w:rPr>
        <w:t xml:space="preserve"> av leieobjektet</w:t>
      </w:r>
      <w:r w:rsidR="00E24F72" w:rsidRPr="00444BCE">
        <w:rPr>
          <w:b w:val="0"/>
        </w:rPr>
        <w:t xml:space="preserve"> ("</w:t>
      </w:r>
      <w:proofErr w:type="spellStart"/>
      <w:r w:rsidR="00E24F72" w:rsidRPr="00444BCE">
        <w:rPr>
          <w:b w:val="0"/>
        </w:rPr>
        <w:t>Hovedleieavtalen</w:t>
      </w:r>
      <w:proofErr w:type="spellEnd"/>
      <w:r w:rsidR="00E24F72" w:rsidRPr="00444BCE">
        <w:rPr>
          <w:b w:val="0"/>
        </w:rPr>
        <w:t xml:space="preserve">"), inntatt som </w:t>
      </w:r>
      <w:r w:rsidR="00E24F72" w:rsidRPr="00444BCE">
        <w:t>vedlegg nr. 1</w:t>
      </w:r>
      <w:r w:rsidR="00E24F72" w:rsidRPr="00444BCE">
        <w:rPr>
          <w:b w:val="0"/>
        </w:rPr>
        <w:t xml:space="preserve"> til denne fremleieavtale. Leietaker skal ikke ha større / mer omfattende rettigheter overfor Utleier enn det Utleier har overfor </w:t>
      </w:r>
      <w:proofErr w:type="spellStart"/>
      <w:r w:rsidR="00E24F72" w:rsidRPr="00444BCE">
        <w:rPr>
          <w:b w:val="0"/>
        </w:rPr>
        <w:t>hovedutleier</w:t>
      </w:r>
      <w:proofErr w:type="spellEnd"/>
      <w:r w:rsidR="00E24F72" w:rsidRPr="00444BCE">
        <w:rPr>
          <w:b w:val="0"/>
        </w:rPr>
        <w:t xml:space="preserve"> </w:t>
      </w:r>
      <w:proofErr w:type="spellStart"/>
      <w:r w:rsidR="00E24F72" w:rsidRPr="00444BCE">
        <w:rPr>
          <w:b w:val="0"/>
        </w:rPr>
        <w:t>iht</w:t>
      </w:r>
      <w:proofErr w:type="spellEnd"/>
      <w:r w:rsidR="00E24F72" w:rsidRPr="00444BCE">
        <w:rPr>
          <w:b w:val="0"/>
        </w:rPr>
        <w:t xml:space="preserve"> </w:t>
      </w:r>
      <w:proofErr w:type="spellStart"/>
      <w:r w:rsidR="00E24F72" w:rsidRPr="00444BCE">
        <w:rPr>
          <w:b w:val="0"/>
        </w:rPr>
        <w:t>Hovedleieavtalen</w:t>
      </w:r>
      <w:proofErr w:type="spellEnd"/>
      <w:r w:rsidR="00E24F72" w:rsidRPr="00444BCE">
        <w:rPr>
          <w:b w:val="0"/>
        </w:rPr>
        <w:t xml:space="preserve">. Denne bestemmelse har forrang ved eventuell motstrid med andre bestemmelser i fremleieavtalen. </w:t>
      </w:r>
    </w:p>
    <w:p w:rsidR="00632B76" w:rsidRPr="00632B76" w:rsidRDefault="00632B76" w:rsidP="00632B76">
      <w:pPr>
        <w:ind w:left="705"/>
      </w:pPr>
      <w:r>
        <w:t>Fremleieavtalen er av praktiske grunner tilpasset</w:t>
      </w:r>
      <w:r w:rsidR="004675FC">
        <w:t xml:space="preserve"> samme</w:t>
      </w:r>
      <w:r>
        <w:t xml:space="preserve"> systematikk/rekkefølge på bestemmelser </w:t>
      </w:r>
      <w:r w:rsidR="004675FC">
        <w:t xml:space="preserve">som </w:t>
      </w:r>
      <w:r>
        <w:t xml:space="preserve">i </w:t>
      </w:r>
      <w:proofErr w:type="spellStart"/>
      <w:r>
        <w:t>Hovedleieavtalen</w:t>
      </w:r>
      <w:proofErr w:type="spellEnd"/>
      <w:r>
        <w:t xml:space="preserve">.  </w:t>
      </w:r>
    </w:p>
    <w:p w:rsidR="00A93D6C" w:rsidRDefault="00A93D6C" w:rsidP="00A93D6C">
      <w:pPr>
        <w:pStyle w:val="Overskrift1"/>
      </w:pPr>
      <w:r>
        <w:t xml:space="preserve">LEIEOBJEKTET </w:t>
      </w:r>
    </w:p>
    <w:p w:rsidR="00A93D6C" w:rsidRPr="00CC2A7C" w:rsidRDefault="00E24F72" w:rsidP="00A93D6C">
      <w:pPr>
        <w:pStyle w:val="Overskrift2"/>
        <w:rPr>
          <w:b w:val="0"/>
        </w:rPr>
      </w:pPr>
      <w:r w:rsidRPr="00444BCE">
        <w:rPr>
          <w:b w:val="0"/>
        </w:rPr>
        <w:t>Leieforholdet</w:t>
      </w:r>
      <w:r w:rsidR="00765089">
        <w:rPr>
          <w:b w:val="0"/>
        </w:rPr>
        <w:t xml:space="preserve"> omfatter all bebyggelse og areal på</w:t>
      </w:r>
      <w:r w:rsidRPr="00444BCE">
        <w:rPr>
          <w:b w:val="0"/>
        </w:rPr>
        <w:t xml:space="preserve"> </w:t>
      </w:r>
      <w:r w:rsidR="00765089">
        <w:rPr>
          <w:b w:val="0"/>
        </w:rPr>
        <w:t>eiendommen gnr. 23 bnr. 86 o</w:t>
      </w:r>
      <w:r w:rsidRPr="00444BCE">
        <w:rPr>
          <w:b w:val="0"/>
        </w:rPr>
        <w:t>g 126 i Nesodden kommune, med adresse Tornevei</w:t>
      </w:r>
      <w:r w:rsidR="00765089">
        <w:rPr>
          <w:b w:val="0"/>
        </w:rPr>
        <w:t>en 10 (</w:t>
      </w:r>
      <w:r w:rsidRPr="00444BCE">
        <w:rPr>
          <w:b w:val="0"/>
        </w:rPr>
        <w:t>"Leieobjektet"</w:t>
      </w:r>
      <w:r w:rsidR="00765089">
        <w:rPr>
          <w:b w:val="0"/>
        </w:rPr>
        <w:t>)</w:t>
      </w:r>
      <w:r w:rsidRPr="00444BCE">
        <w:rPr>
          <w:b w:val="0"/>
        </w:rPr>
        <w:t>.</w:t>
      </w:r>
      <w:r w:rsidR="00CC2A7C">
        <w:rPr>
          <w:b w:val="0"/>
        </w:rPr>
        <w:t xml:space="preserve"> </w:t>
      </w:r>
      <w:r w:rsidR="00B220F4">
        <w:rPr>
          <w:b w:val="0"/>
        </w:rPr>
        <w:t xml:space="preserve">Bebyggelse, anlegg og arealer er hovedsakelig oppført i perioden </w:t>
      </w:r>
      <w:proofErr w:type="gramStart"/>
      <w:r w:rsidR="00B220F4">
        <w:rPr>
          <w:b w:val="0"/>
        </w:rPr>
        <w:t>[   ]</w:t>
      </w:r>
      <w:proofErr w:type="gramEnd"/>
      <w:r w:rsidR="00B220F4">
        <w:rPr>
          <w:b w:val="0"/>
        </w:rPr>
        <w:t xml:space="preserve"> til [   ].  </w:t>
      </w:r>
      <w:r w:rsidR="00765089" w:rsidRPr="00CC2A7C">
        <w:rPr>
          <w:b w:val="0"/>
        </w:rPr>
        <w:t xml:space="preserve">Nærmere </w:t>
      </w:r>
      <w:r w:rsidR="00CC2A7C" w:rsidRPr="00CC2A7C">
        <w:rPr>
          <w:b w:val="0"/>
        </w:rPr>
        <w:t>angivelse av Leieobjektet fremgår av</w:t>
      </w:r>
      <w:r w:rsidR="00A93D6C" w:rsidRPr="00CC2A7C">
        <w:rPr>
          <w:b w:val="0"/>
        </w:rPr>
        <w:t xml:space="preserve"> </w:t>
      </w:r>
      <w:r w:rsidR="00A93D6C" w:rsidRPr="00444BCE">
        <w:t xml:space="preserve">vedlegg </w:t>
      </w:r>
      <w:r w:rsidRPr="00444BCE">
        <w:t>nr. 2</w:t>
      </w:r>
      <w:r w:rsidR="00CC2A7C" w:rsidRPr="00CC2A7C">
        <w:rPr>
          <w:b w:val="0"/>
        </w:rPr>
        <w:t>.</w:t>
      </w:r>
    </w:p>
    <w:p w:rsidR="00A93D6C" w:rsidRPr="003426B1" w:rsidRDefault="00444BCE" w:rsidP="00A93D6C">
      <w:pPr>
        <w:pStyle w:val="Overskrift2"/>
        <w:rPr>
          <w:b w:val="0"/>
        </w:rPr>
      </w:pPr>
      <w:r w:rsidRPr="00444BCE">
        <w:rPr>
          <w:b w:val="0"/>
        </w:rPr>
        <w:t>Leieobjektet består blant annet av</w:t>
      </w:r>
      <w:r w:rsidR="003426B1">
        <w:rPr>
          <w:b w:val="0"/>
        </w:rPr>
        <w:t>:</w:t>
      </w:r>
    </w:p>
    <w:p w:rsidR="00A93D6C" w:rsidRDefault="003426B1" w:rsidP="00A93D6C">
      <w:pPr>
        <w:pStyle w:val="Ingenmellomrom"/>
        <w:tabs>
          <w:tab w:val="left" w:pos="284"/>
        </w:tabs>
      </w:pPr>
      <w:r>
        <w:tab/>
      </w:r>
      <w:r>
        <w:tab/>
      </w:r>
      <w:r w:rsidR="00A93D6C">
        <w:t>-</w:t>
      </w:r>
      <w:r w:rsidR="00A93D6C">
        <w:tab/>
      </w:r>
      <w:r>
        <w:t>Bygning med</w:t>
      </w:r>
      <w:r w:rsidR="00A93D6C">
        <w:t xml:space="preserve"> verksted, kontorer, sosial rom og vaskehall</w:t>
      </w:r>
      <w:r>
        <w:t>.</w:t>
      </w:r>
    </w:p>
    <w:p w:rsidR="003426B1" w:rsidRDefault="003426B1" w:rsidP="003426B1">
      <w:pPr>
        <w:pStyle w:val="Ingenmellomrom"/>
        <w:tabs>
          <w:tab w:val="left" w:pos="284"/>
        </w:tabs>
      </w:pPr>
      <w:r>
        <w:tab/>
      </w:r>
      <w:r>
        <w:tab/>
      </w:r>
      <w:r w:rsidR="00A93D6C">
        <w:t>-</w:t>
      </w:r>
      <w:r w:rsidR="00A93D6C">
        <w:tab/>
        <w:t>Asfaltert opps</w:t>
      </w:r>
      <w:r>
        <w:t xml:space="preserve">tillingsplass med plass til </w:t>
      </w:r>
      <w:proofErr w:type="gramStart"/>
      <w:r>
        <w:t>[   ]</w:t>
      </w:r>
      <w:proofErr w:type="gramEnd"/>
      <w:r>
        <w:t xml:space="preserve">. </w:t>
      </w:r>
    </w:p>
    <w:p w:rsidR="00A93D6C" w:rsidRDefault="003426B1" w:rsidP="003426B1">
      <w:pPr>
        <w:pStyle w:val="Ingenmellomrom"/>
        <w:tabs>
          <w:tab w:val="left" w:pos="284"/>
        </w:tabs>
      </w:pPr>
      <w:r>
        <w:tab/>
      </w:r>
      <w:r>
        <w:tab/>
        <w:t>-</w:t>
      </w:r>
      <w:r>
        <w:tab/>
      </w:r>
      <w:proofErr w:type="gramStart"/>
      <w:r>
        <w:t>[   ]</w:t>
      </w:r>
      <w:proofErr w:type="gramEnd"/>
      <w:r>
        <w:t xml:space="preserve"> </w:t>
      </w:r>
      <w:r w:rsidR="00A93D6C">
        <w:t>plasser er opparbeidet med strøm og trykkluft</w:t>
      </w:r>
      <w:r>
        <w:t>.</w:t>
      </w:r>
    </w:p>
    <w:p w:rsidR="00A93D6C" w:rsidRDefault="00CC2A7C" w:rsidP="00A93D6C">
      <w:pPr>
        <w:pStyle w:val="Ingenmellomrom"/>
        <w:tabs>
          <w:tab w:val="left" w:pos="284"/>
        </w:tabs>
        <w:ind w:left="284" w:hanging="284"/>
      </w:pPr>
      <w:r>
        <w:tab/>
      </w:r>
      <w:r>
        <w:tab/>
      </w:r>
      <w:r w:rsidR="00A93D6C">
        <w:t>-</w:t>
      </w:r>
      <w:r w:rsidR="00A93D6C">
        <w:tab/>
        <w:t xml:space="preserve">Bussvaskemaskin m/såpe bue og </w:t>
      </w:r>
      <w:proofErr w:type="spellStart"/>
      <w:r w:rsidR="00A93D6C">
        <w:t>underspyler</w:t>
      </w:r>
      <w:proofErr w:type="spellEnd"/>
      <w:r w:rsidR="003426B1">
        <w:t>.</w:t>
      </w:r>
    </w:p>
    <w:p w:rsidR="00A93D6C" w:rsidRDefault="003426B1" w:rsidP="00A93D6C">
      <w:pPr>
        <w:pStyle w:val="Ingenmellomrom"/>
        <w:tabs>
          <w:tab w:val="left" w:pos="284"/>
        </w:tabs>
        <w:ind w:left="284" w:hanging="284"/>
      </w:pPr>
      <w:r>
        <w:lastRenderedPageBreak/>
        <w:tab/>
      </w:r>
      <w:r>
        <w:tab/>
      </w:r>
      <w:r w:rsidR="00A93D6C">
        <w:t>-</w:t>
      </w:r>
      <w:r w:rsidR="00A93D6C">
        <w:tab/>
        <w:t>Kompressoranlegg</w:t>
      </w:r>
      <w:r>
        <w:t xml:space="preserve"> </w:t>
      </w:r>
      <w:r w:rsidR="00A93D6C">
        <w:t>m/lufttørke</w:t>
      </w:r>
      <w:r>
        <w:t>.</w:t>
      </w:r>
    </w:p>
    <w:p w:rsidR="00A93D6C" w:rsidRPr="004675FC" w:rsidRDefault="003426B1" w:rsidP="00A93D6C">
      <w:pPr>
        <w:pStyle w:val="Ingenmellomrom"/>
        <w:tabs>
          <w:tab w:val="left" w:pos="284"/>
        </w:tabs>
        <w:ind w:left="284" w:hanging="284"/>
      </w:pPr>
      <w:r>
        <w:tab/>
      </w:r>
      <w:r>
        <w:tab/>
      </w:r>
      <w:r w:rsidR="00A93D6C" w:rsidRPr="004675FC">
        <w:t>-</w:t>
      </w:r>
      <w:r w:rsidRPr="004675FC">
        <w:tab/>
        <w:t>1 stk. dieseltank inkl. diesel</w:t>
      </w:r>
      <w:r w:rsidR="00A93D6C" w:rsidRPr="004675FC">
        <w:t>pumpe</w:t>
      </w:r>
      <w:r w:rsidRPr="004675FC">
        <w:t>.</w:t>
      </w:r>
      <w:r w:rsidR="00A93D6C" w:rsidRPr="004675FC">
        <w:t xml:space="preserve"> </w:t>
      </w:r>
    </w:p>
    <w:p w:rsidR="00A93D6C" w:rsidRPr="004675FC" w:rsidRDefault="003426B1" w:rsidP="00A93D6C">
      <w:pPr>
        <w:pStyle w:val="Ingenmellomrom"/>
        <w:tabs>
          <w:tab w:val="left" w:pos="284"/>
        </w:tabs>
        <w:ind w:left="284" w:hanging="284"/>
      </w:pPr>
      <w:r w:rsidRPr="004675FC">
        <w:tab/>
      </w:r>
      <w:r w:rsidRPr="004675FC">
        <w:tab/>
      </w:r>
      <w:r w:rsidR="00A93D6C" w:rsidRPr="004675FC">
        <w:t>-</w:t>
      </w:r>
      <w:r w:rsidR="00A93D6C" w:rsidRPr="004675FC">
        <w:tab/>
      </w:r>
      <w:r w:rsidR="00645082" w:rsidRPr="004675FC">
        <w:t>1 stk. f</w:t>
      </w:r>
      <w:r w:rsidR="00A93D6C" w:rsidRPr="004675FC">
        <w:t>yroljetank</w:t>
      </w:r>
      <w:r w:rsidRPr="004675FC">
        <w:t>.</w:t>
      </w:r>
    </w:p>
    <w:p w:rsidR="00A93D6C" w:rsidRPr="004675FC" w:rsidRDefault="003426B1" w:rsidP="00A93D6C">
      <w:pPr>
        <w:pStyle w:val="Ingenmellomrom"/>
        <w:tabs>
          <w:tab w:val="left" w:pos="284"/>
        </w:tabs>
        <w:ind w:left="284" w:hanging="284"/>
      </w:pPr>
      <w:r w:rsidRPr="004675FC">
        <w:tab/>
      </w:r>
      <w:r w:rsidRPr="004675FC">
        <w:tab/>
      </w:r>
      <w:r w:rsidR="00A93D6C" w:rsidRPr="004675FC">
        <w:t>-</w:t>
      </w:r>
      <w:r w:rsidR="00A93D6C" w:rsidRPr="004675FC">
        <w:tab/>
        <w:t>1</w:t>
      </w:r>
      <w:r w:rsidR="00645082" w:rsidRPr="004675FC">
        <w:t xml:space="preserve"> </w:t>
      </w:r>
      <w:r w:rsidR="00A93D6C" w:rsidRPr="004675FC">
        <w:t>stk. motoroljetank</w:t>
      </w:r>
      <w:r w:rsidRPr="004675FC">
        <w:t>.</w:t>
      </w:r>
    </w:p>
    <w:p w:rsidR="00A93D6C" w:rsidRPr="004675FC" w:rsidRDefault="003426B1" w:rsidP="00A93D6C">
      <w:pPr>
        <w:pStyle w:val="Ingenmellomrom"/>
        <w:tabs>
          <w:tab w:val="left" w:pos="284"/>
        </w:tabs>
        <w:ind w:left="284" w:hanging="284"/>
      </w:pPr>
      <w:r w:rsidRPr="004675FC">
        <w:tab/>
      </w:r>
      <w:r w:rsidRPr="004675FC">
        <w:tab/>
      </w:r>
      <w:r w:rsidR="00A93D6C" w:rsidRPr="004675FC">
        <w:t>-</w:t>
      </w:r>
      <w:r w:rsidR="00A93D6C" w:rsidRPr="004675FC">
        <w:tab/>
        <w:t xml:space="preserve">2 stk. </w:t>
      </w:r>
      <w:proofErr w:type="spellStart"/>
      <w:r w:rsidR="00A93D6C" w:rsidRPr="004675FC">
        <w:t>gearoljetank</w:t>
      </w:r>
      <w:r w:rsidRPr="004675FC">
        <w:t>er</w:t>
      </w:r>
      <w:proofErr w:type="spellEnd"/>
      <w:r w:rsidRPr="004675FC">
        <w:t>.</w:t>
      </w:r>
    </w:p>
    <w:p w:rsidR="00A93D6C" w:rsidRPr="004675FC" w:rsidRDefault="003426B1" w:rsidP="00A93D6C">
      <w:pPr>
        <w:pStyle w:val="Ingenmellomrom"/>
        <w:tabs>
          <w:tab w:val="left" w:pos="284"/>
        </w:tabs>
        <w:ind w:left="284" w:hanging="284"/>
      </w:pPr>
      <w:r w:rsidRPr="004675FC">
        <w:tab/>
      </w:r>
      <w:r w:rsidRPr="004675FC">
        <w:tab/>
      </w:r>
      <w:r w:rsidR="00A93D6C" w:rsidRPr="004675FC">
        <w:t>-</w:t>
      </w:r>
      <w:r w:rsidR="00A93D6C" w:rsidRPr="004675FC">
        <w:tab/>
        <w:t>1 stk. frostvæsketank</w:t>
      </w:r>
      <w:r w:rsidRPr="004675FC">
        <w:t>.</w:t>
      </w:r>
    </w:p>
    <w:p w:rsidR="00A93D6C" w:rsidRPr="007F29F7" w:rsidRDefault="003426B1" w:rsidP="003426B1">
      <w:pPr>
        <w:pStyle w:val="Ingenmellomrom"/>
        <w:tabs>
          <w:tab w:val="left" w:pos="284"/>
        </w:tabs>
        <w:ind w:left="284" w:hanging="284"/>
      </w:pPr>
      <w:r w:rsidRPr="004675FC">
        <w:tab/>
      </w:r>
      <w:r w:rsidRPr="004675FC">
        <w:tab/>
      </w:r>
      <w:r w:rsidR="00A93D6C" w:rsidRPr="007F29F7">
        <w:t>-</w:t>
      </w:r>
      <w:r w:rsidR="00A93D6C" w:rsidRPr="007F29F7">
        <w:tab/>
        <w:t xml:space="preserve">1 stk. </w:t>
      </w:r>
      <w:r w:rsidR="00645082" w:rsidRPr="007F29F7">
        <w:t>s</w:t>
      </w:r>
      <w:r w:rsidR="00A93D6C" w:rsidRPr="007F29F7">
        <w:t>pilloljetank</w:t>
      </w:r>
      <w:r w:rsidRPr="007F29F7">
        <w:t>.</w:t>
      </w:r>
    </w:p>
    <w:p w:rsidR="00B220F4" w:rsidRPr="007F29F7" w:rsidRDefault="00B220F4" w:rsidP="003426B1">
      <w:pPr>
        <w:pStyle w:val="Ingenmellomrom"/>
        <w:tabs>
          <w:tab w:val="left" w:pos="284"/>
        </w:tabs>
        <w:ind w:left="284" w:hanging="284"/>
      </w:pPr>
    </w:p>
    <w:p w:rsidR="00B220F4" w:rsidRPr="001513B8" w:rsidRDefault="00B220F4" w:rsidP="001513B8">
      <w:pPr>
        <w:pStyle w:val="Ingenmellomrom"/>
        <w:tabs>
          <w:tab w:val="left" w:pos="284"/>
        </w:tabs>
        <w:ind w:left="708" w:hanging="284"/>
      </w:pPr>
      <w:r w:rsidRPr="007F29F7">
        <w:tab/>
      </w:r>
      <w:r w:rsidRPr="001513B8">
        <w:t xml:space="preserve">Leietaker er selv ansvarlig for </w:t>
      </w:r>
      <w:r w:rsidR="001513B8">
        <w:t xml:space="preserve">at </w:t>
      </w:r>
      <w:r w:rsidRPr="001513B8">
        <w:t>Leieobjektet</w:t>
      </w:r>
      <w:r w:rsidR="001513B8">
        <w:t xml:space="preserve">, slik det er beskrevet i leiekontrakten med vedlegg, er egnet for den virksomhet Leietaker skal drive i Leieobjektet.  </w:t>
      </w:r>
      <w:r w:rsidRPr="001513B8">
        <w:t xml:space="preserve"> </w:t>
      </w:r>
    </w:p>
    <w:p w:rsidR="00A93D6C" w:rsidRPr="00645082" w:rsidRDefault="00A93D6C" w:rsidP="00A93D6C">
      <w:pPr>
        <w:pStyle w:val="Overskrift1"/>
        <w:rPr>
          <w:lang w:val="de-DE"/>
        </w:rPr>
      </w:pPr>
      <w:r w:rsidRPr="00645082">
        <w:rPr>
          <w:lang w:val="de-DE"/>
        </w:rPr>
        <w:t>BRUK AV LEIEOBJEKTET</w:t>
      </w:r>
    </w:p>
    <w:p w:rsidR="00D229CE" w:rsidRPr="003426B1" w:rsidRDefault="00D229CE" w:rsidP="00A93D6C">
      <w:pPr>
        <w:pStyle w:val="Overskrift2"/>
        <w:rPr>
          <w:b w:val="0"/>
        </w:rPr>
      </w:pPr>
      <w:r w:rsidRPr="00D229CE">
        <w:rPr>
          <w:b w:val="0"/>
        </w:rPr>
        <w:t>Leieobjektet skal kun benyttes til virksomhet for bussko</w:t>
      </w:r>
      <w:r w:rsidR="003426B1">
        <w:rPr>
          <w:b w:val="0"/>
        </w:rPr>
        <w:t>llektivtransport</w:t>
      </w:r>
      <w:r w:rsidRPr="00D229CE">
        <w:rPr>
          <w:b w:val="0"/>
        </w:rPr>
        <w:t xml:space="preserve"> med tilhørende</w:t>
      </w:r>
      <w:r w:rsidR="003426B1">
        <w:rPr>
          <w:b w:val="0"/>
        </w:rPr>
        <w:t xml:space="preserve"> funksjoner og</w:t>
      </w:r>
      <w:r w:rsidR="00A0466C">
        <w:rPr>
          <w:b w:val="0"/>
        </w:rPr>
        <w:t xml:space="preserve"> innen rammen av </w:t>
      </w:r>
      <w:r w:rsidRPr="00D229CE">
        <w:rPr>
          <w:b w:val="0"/>
        </w:rPr>
        <w:t xml:space="preserve">Transportkontrakten, jf. punkt 5 nedenfor.  Kontorer, verksted, vaskehall, drivstofftanker og fyllestasjon for drivstoff skal i denne sammenheng anses som tilhørende funksjoner. </w:t>
      </w:r>
    </w:p>
    <w:p w:rsidR="00D229CE" w:rsidRPr="003426B1" w:rsidRDefault="00D229CE" w:rsidP="003426B1">
      <w:pPr>
        <w:pStyle w:val="Overskrift2"/>
        <w:rPr>
          <w:b w:val="0"/>
          <w:szCs w:val="22"/>
        </w:rPr>
      </w:pPr>
      <w:r w:rsidRPr="00D229CE">
        <w:rPr>
          <w:b w:val="0"/>
        </w:rPr>
        <w:t>Leietaker plikter å sette seg inn i og følge de normale ordensregler, sikkerhetsbestemmelser, brann/rømningsinstrukser og instrukser for tekniske anlegg og hensiktsmessig drift som til enhver tid gjelder for Leieobjektet.</w:t>
      </w:r>
    </w:p>
    <w:p w:rsidR="00D229CE" w:rsidRPr="00D229CE" w:rsidRDefault="00D229CE" w:rsidP="00D229CE">
      <w:pPr>
        <w:ind w:left="708"/>
        <w:rPr>
          <w:szCs w:val="22"/>
        </w:rPr>
      </w:pPr>
      <w:r w:rsidRPr="00D229CE">
        <w:t xml:space="preserve">Leietaker er ansvarlig for at hans virksomhet i Leieobjektet til enhver tid drives i overensstemmelse med gjeldende lover og forskrifter. </w:t>
      </w:r>
      <w:r w:rsidR="003426B1">
        <w:t xml:space="preserve">Leietaker må innhente </w:t>
      </w:r>
      <w:proofErr w:type="gramStart"/>
      <w:r w:rsidR="003426B1">
        <w:t xml:space="preserve">alle </w:t>
      </w:r>
      <w:r w:rsidRPr="00D229CE">
        <w:t xml:space="preserve"> offentligrettslige</w:t>
      </w:r>
      <w:proofErr w:type="gramEnd"/>
      <w:r w:rsidRPr="00D229CE">
        <w:t xml:space="preserve"> till</w:t>
      </w:r>
      <w:r w:rsidR="003426B1">
        <w:t>atelser og etterkomme de</w:t>
      </w:r>
      <w:r w:rsidRPr="00D229CE">
        <w:t xml:space="preserve"> offentligrettslige påbud som er eller måtte bli innført og som kommer til anvendelse på leieforholdet. Alle offentligrettslige krav som foranlediges av Leietakers virksomhet er det Leietakers ansvar å oppfylle, herunder eventuelle offentligrettslige bygningstekniske krav som måtte bli innført/pålagt for Leieobjektet i leieperioden. </w:t>
      </w:r>
    </w:p>
    <w:p w:rsidR="00D229CE" w:rsidRPr="00D229CE" w:rsidRDefault="00D229CE" w:rsidP="00D229CE">
      <w:pPr>
        <w:pStyle w:val="Listeavsnitt"/>
        <w:ind w:left="1416"/>
        <w:rPr>
          <w:szCs w:val="22"/>
        </w:rPr>
      </w:pPr>
    </w:p>
    <w:p w:rsidR="00D229CE" w:rsidRPr="003426B1" w:rsidRDefault="00D229CE" w:rsidP="003426B1">
      <w:pPr>
        <w:ind w:left="708"/>
        <w:rPr>
          <w:szCs w:val="22"/>
        </w:rPr>
      </w:pPr>
      <w:r w:rsidRPr="00D229CE">
        <w:t xml:space="preserve">Leietaker må bekoste alle tiltak forbundet med overholdelse av dette </w:t>
      </w:r>
      <w:r>
        <w:t>punkt 4</w:t>
      </w:r>
      <w:r w:rsidR="00A0466C">
        <w:t>.2</w:t>
      </w:r>
      <w:r w:rsidRPr="00D229CE">
        <w:t>.</w:t>
      </w:r>
    </w:p>
    <w:p w:rsidR="00D229CE" w:rsidRPr="00DD324E" w:rsidRDefault="00D229CE" w:rsidP="00DD324E">
      <w:pPr>
        <w:pStyle w:val="Overskrift2"/>
        <w:rPr>
          <w:b w:val="0"/>
          <w:szCs w:val="22"/>
        </w:rPr>
      </w:pPr>
      <w:r w:rsidRPr="00D229CE">
        <w:rPr>
          <w:b w:val="0"/>
        </w:rPr>
        <w:lastRenderedPageBreak/>
        <w:t>Leietaker plikter å behandle Leieobjektet med tilbørlig aktsomhet og blir erstatningspliktig for all skade som skyldes ham selv, hans ansatte eller andre han har gitt adgang til Leieobjektet eller eiendommen for øvrig.</w:t>
      </w:r>
    </w:p>
    <w:p w:rsidR="00D229CE" w:rsidRPr="00DD324E" w:rsidRDefault="00D229CE" w:rsidP="00DD324E">
      <w:pPr>
        <w:pStyle w:val="Overskrift2"/>
        <w:rPr>
          <w:b w:val="0"/>
        </w:rPr>
      </w:pPr>
      <w:r w:rsidRPr="00D229CE">
        <w:rPr>
          <w:b w:val="0"/>
        </w:rPr>
        <w:t>Leietaker plikter straks å meddele skriftlig overfor Utleier enhver skade som må utbedres og som Leietaker mener Utleier er ansvarlig for. Leietaker kan ikke igangsette utbedringsarbeider for Utleiers regning med mindre vilkårene i husleieloven § 5-5, 2. ledd er oppfylt.</w:t>
      </w:r>
    </w:p>
    <w:p w:rsidR="00D229CE" w:rsidRPr="00DD324E" w:rsidRDefault="00D229CE" w:rsidP="00DD324E">
      <w:pPr>
        <w:pStyle w:val="Overskrift2"/>
        <w:rPr>
          <w:b w:val="0"/>
          <w:szCs w:val="22"/>
        </w:rPr>
      </w:pPr>
      <w:r w:rsidRPr="00D229CE">
        <w:rPr>
          <w:b w:val="0"/>
        </w:rPr>
        <w:t>Leieobjektet må ikke benyttes på en måte som forringer eiendommens omdømme eller utseende eller medfører ulemper ved støv, støy, lukt, rystelse eller annet for naboer. Dette gjelder ikke de utslipp av støv, støy og lukt som normalt genereres av det avtalte bruksformål for Leieobjektet. Brannvarslingsanlegg skal være tilkoblet alarmsentral. Kostnadene ved utbedring og eventuell erstatning i forbindelse med disse forhold, er Leietakers ansvar.</w:t>
      </w:r>
    </w:p>
    <w:p w:rsidR="00D229CE" w:rsidRPr="00DD324E" w:rsidRDefault="00D229CE" w:rsidP="00DD324E">
      <w:pPr>
        <w:pStyle w:val="Overskrift2"/>
        <w:rPr>
          <w:b w:val="0"/>
        </w:rPr>
      </w:pPr>
      <w:r w:rsidRPr="00D229CE">
        <w:rPr>
          <w:b w:val="0"/>
        </w:rPr>
        <w:t xml:space="preserve">Ved eventuell bruk av Leieobjektet til kantine/servering av mat skal Leietaker besørge og bekoste vedlikehold av fett- eller oljeutskiller. </w:t>
      </w:r>
    </w:p>
    <w:p w:rsidR="00734A2A" w:rsidRPr="00DD324E" w:rsidRDefault="00D229CE" w:rsidP="00734A2A">
      <w:pPr>
        <w:pStyle w:val="Overskrift2"/>
        <w:rPr>
          <w:b w:val="0"/>
        </w:rPr>
      </w:pPr>
      <w:r w:rsidRPr="00D229CE">
        <w:rPr>
          <w:b w:val="0"/>
        </w:rPr>
        <w:t>Leietaker kan ikke endre avtalt bruk av Leieobjektet uten skriftlig forhåndssamtykke fra Utleier.</w:t>
      </w:r>
    </w:p>
    <w:p w:rsidR="00D229CE" w:rsidRPr="00734A2A" w:rsidRDefault="00D229CE" w:rsidP="00734A2A">
      <w:pPr>
        <w:pStyle w:val="Overskrift2"/>
        <w:rPr>
          <w:b w:val="0"/>
        </w:rPr>
      </w:pPr>
      <w:r w:rsidRPr="00734A2A">
        <w:rPr>
          <w:b w:val="0"/>
        </w:rPr>
        <w:t>Skilt, markiser og annet utvendig utstyr kan ikke oppsettes uten Utleiers forutgående skriftlige samtykke. Leietaker må selv bekoste slik oppføring.</w:t>
      </w:r>
    </w:p>
    <w:p w:rsidR="00734A2A" w:rsidRPr="00734A2A" w:rsidRDefault="00734A2A" w:rsidP="00734A2A"/>
    <w:p w:rsidR="00D229CE" w:rsidRPr="00DD324E" w:rsidRDefault="00D229CE" w:rsidP="00A93D6C">
      <w:pPr>
        <w:pStyle w:val="Overskrift2"/>
        <w:rPr>
          <w:b w:val="0"/>
        </w:rPr>
      </w:pPr>
      <w:r w:rsidRPr="00D229CE">
        <w:rPr>
          <w:b w:val="0"/>
        </w:rPr>
        <w:lastRenderedPageBreak/>
        <w:t xml:space="preserve">Medfører Leietakers virksomhet forhøyelse av eiendommens forsikringspremier eller faste </w:t>
      </w:r>
      <w:r w:rsidR="00A0466C">
        <w:rPr>
          <w:b w:val="0"/>
        </w:rPr>
        <w:t>avgifter, plikter L</w:t>
      </w:r>
      <w:r w:rsidRPr="00D229CE">
        <w:rPr>
          <w:b w:val="0"/>
        </w:rPr>
        <w:t>eietaker selv å betale forhøyelsen. Leietaker plikter å melde til Utleier ethvert forhold og /eller endring i forhold ved virksomheten som Leietaker bør forstå kan få følger for eiendommens forsikringspremie.</w:t>
      </w:r>
    </w:p>
    <w:p w:rsidR="00A93D6C" w:rsidRDefault="00A93D6C" w:rsidP="00A93D6C">
      <w:pPr>
        <w:pStyle w:val="Overskrift1"/>
      </w:pPr>
      <w:r>
        <w:t>LEIEFORHOLDETS VARIGHET</w:t>
      </w:r>
    </w:p>
    <w:p w:rsidR="00B43C79" w:rsidRPr="00DD324E" w:rsidRDefault="00645082" w:rsidP="00A025F0">
      <w:pPr>
        <w:pStyle w:val="Overskrift2"/>
      </w:pPr>
      <w:r w:rsidRPr="00A025F0">
        <w:rPr>
          <w:b w:val="0"/>
        </w:rPr>
        <w:t>T</w:t>
      </w:r>
      <w:r w:rsidR="00B43C79" w:rsidRPr="00A025F0">
        <w:rPr>
          <w:b w:val="0"/>
        </w:rPr>
        <w:t>ransportkontrakten</w:t>
      </w:r>
      <w:r w:rsidRPr="00A025F0">
        <w:rPr>
          <w:b w:val="0"/>
        </w:rPr>
        <w:t>, jf. punkt 2.1,</w:t>
      </w:r>
      <w:r w:rsidR="00B43C79" w:rsidRPr="00A025F0">
        <w:rPr>
          <w:b w:val="0"/>
        </w:rPr>
        <w:t xml:space="preserve"> løpe</w:t>
      </w:r>
      <w:r w:rsidRPr="00A025F0">
        <w:rPr>
          <w:b w:val="0"/>
        </w:rPr>
        <w:t xml:space="preserve">r fra </w:t>
      </w:r>
      <w:r w:rsidR="00A025F0" w:rsidRPr="00A025F0">
        <w:rPr>
          <w:b w:val="0"/>
        </w:rPr>
        <w:t xml:space="preserve">søndag 21.juni 2015 til og med en senere fastsatt dato i juni 2023 (8 år). Dato for siste </w:t>
      </w:r>
      <w:proofErr w:type="spellStart"/>
      <w:r w:rsidR="00A025F0" w:rsidRPr="00A025F0">
        <w:rPr>
          <w:b w:val="0"/>
        </w:rPr>
        <w:t>driftsdag</w:t>
      </w:r>
      <w:proofErr w:type="spellEnd"/>
      <w:r w:rsidR="00A025F0" w:rsidRPr="00A025F0">
        <w:rPr>
          <w:b w:val="0"/>
        </w:rPr>
        <w:t xml:space="preserve"> i juni 2023 vil bli meddelt av Oppdragsgiver senest 31.desember 2022. Oppdraget kan forlenges på samme vilkår i inntil 2 år utover det (regnet fra utløpsdatoen i juni 2023), dersom begge parter (Operatør og Oppdragsgiver) samtykker til det (gjensidig opsjon). Hver av partene skal senest 30.juni 2021 varsle om de ønsker å benytte denne retten til forlengelse (gjensidig opsjon).</w:t>
      </w:r>
    </w:p>
    <w:p w:rsidR="00B43C79" w:rsidRPr="00645082" w:rsidRDefault="00B43C79" w:rsidP="00645082">
      <w:pPr>
        <w:pStyle w:val="Overskrift2"/>
        <w:rPr>
          <w:b w:val="0"/>
          <w:szCs w:val="22"/>
        </w:rPr>
      </w:pPr>
      <w:r w:rsidRPr="00B43C79">
        <w:rPr>
          <w:b w:val="0"/>
        </w:rPr>
        <w:t>Leietaker er innforstått med at denne leieavtale er knyttet til Transportkontrakten slik at leieavtalen løper i tilsvarende periode som angitt i første avsnitt ovenfor.  Leieavtalen forlenges automatisk på tilsvarende vilkår dersom Utleier velger å benytte</w:t>
      </w:r>
      <w:r w:rsidR="00645082">
        <w:rPr>
          <w:b w:val="0"/>
        </w:rPr>
        <w:t xml:space="preserve"> ret</w:t>
      </w:r>
      <w:r w:rsidRPr="00B43C79">
        <w:rPr>
          <w:b w:val="0"/>
        </w:rPr>
        <w:t xml:space="preserve">ten til å forlenge transportkontrakten. </w:t>
      </w:r>
    </w:p>
    <w:p w:rsidR="00444BCE" w:rsidRPr="00645082" w:rsidRDefault="00B43C79" w:rsidP="00444BCE">
      <w:pPr>
        <w:pStyle w:val="Overskrift2"/>
        <w:rPr>
          <w:b w:val="0"/>
        </w:rPr>
      </w:pPr>
      <w:r w:rsidRPr="00B43C79">
        <w:rPr>
          <w:b w:val="0"/>
        </w:rPr>
        <w:t>Leieavtalen er uoppsigelig i den leieperiode</w:t>
      </w:r>
      <w:r w:rsidR="00645082">
        <w:rPr>
          <w:b w:val="0"/>
        </w:rPr>
        <w:t xml:space="preserve"> inklusive eventuelle forlengelsesperioder</w:t>
      </w:r>
      <w:r w:rsidRPr="00B43C79">
        <w:rPr>
          <w:b w:val="0"/>
        </w:rPr>
        <w:t xml:space="preserve"> som følge</w:t>
      </w:r>
      <w:r w:rsidR="00444BCE">
        <w:rPr>
          <w:b w:val="0"/>
        </w:rPr>
        <w:t>r av punkt 5</w:t>
      </w:r>
      <w:r w:rsidRPr="00B43C79">
        <w:rPr>
          <w:b w:val="0"/>
        </w:rPr>
        <w:t>.1. Utleier kan likevel si opp leieavtalen med umiddelbar virkning dersom og når</w:t>
      </w:r>
      <w:r w:rsidR="00645082">
        <w:rPr>
          <w:b w:val="0"/>
        </w:rPr>
        <w:t xml:space="preserve"> Transportkontrakten opphører</w:t>
      </w:r>
      <w:r w:rsidRPr="00B43C79">
        <w:rPr>
          <w:b w:val="0"/>
        </w:rPr>
        <w:t xml:space="preserve"> som følge av heving, konkurs eller annen ekstraordinær opphørsgrunn som rettmessig er gjort gjeldende av Utleier. </w:t>
      </w:r>
    </w:p>
    <w:p w:rsidR="00A93D6C" w:rsidRDefault="00A93D6C" w:rsidP="00A93D6C">
      <w:pPr>
        <w:pStyle w:val="Overskrift1"/>
      </w:pPr>
      <w:r>
        <w:t>UTLEIERS PLIKTER</w:t>
      </w:r>
    </w:p>
    <w:p w:rsidR="00A0466C" w:rsidRPr="00645082" w:rsidRDefault="0038069A" w:rsidP="00A0466C">
      <w:pPr>
        <w:pStyle w:val="Overskrift2"/>
        <w:rPr>
          <w:b w:val="0"/>
        </w:rPr>
      </w:pPr>
      <w:r w:rsidRPr="0027470B">
        <w:rPr>
          <w:b w:val="0"/>
        </w:rPr>
        <w:t xml:space="preserve">Partenes ansvar for vedlikehold og utskiftning fremgår av ansvarsmatrise inntatt som </w:t>
      </w:r>
      <w:r w:rsidRPr="00F846B2">
        <w:t xml:space="preserve">vedlegg nr. </w:t>
      </w:r>
      <w:r>
        <w:t>3</w:t>
      </w:r>
      <w:r w:rsidRPr="0027470B">
        <w:rPr>
          <w:b w:val="0"/>
        </w:rPr>
        <w:t>. Dersom annet ikke</w:t>
      </w:r>
      <w:r w:rsidR="00347EC5">
        <w:rPr>
          <w:b w:val="0"/>
        </w:rPr>
        <w:t xml:space="preserve"> er spesifikt fastsatt i </w:t>
      </w:r>
      <w:r w:rsidRPr="0027470B">
        <w:rPr>
          <w:b w:val="0"/>
        </w:rPr>
        <w:t>vedlegg</w:t>
      </w:r>
      <w:r w:rsidR="00347EC5">
        <w:rPr>
          <w:b w:val="0"/>
        </w:rPr>
        <w:t xml:space="preserve"> 3</w:t>
      </w:r>
      <w:r w:rsidRPr="0027470B">
        <w:rPr>
          <w:b w:val="0"/>
        </w:rPr>
        <w:t>, gjelder den ansvar</w:t>
      </w:r>
      <w:r w:rsidR="00645082">
        <w:rPr>
          <w:b w:val="0"/>
        </w:rPr>
        <w:t>sfordeling som følger av</w:t>
      </w:r>
      <w:r w:rsidRPr="0027470B">
        <w:rPr>
          <w:b w:val="0"/>
        </w:rPr>
        <w:t xml:space="preserve"> punkt 6 og 7</w:t>
      </w:r>
      <w:r w:rsidR="00645082">
        <w:rPr>
          <w:b w:val="0"/>
        </w:rPr>
        <w:t xml:space="preserve"> nedenfor</w:t>
      </w:r>
      <w:r w:rsidRPr="0027470B">
        <w:rPr>
          <w:b w:val="0"/>
        </w:rPr>
        <w:t xml:space="preserve">.  </w:t>
      </w:r>
    </w:p>
    <w:p w:rsidR="00A93D6C" w:rsidRPr="00645082" w:rsidRDefault="00A93D6C" w:rsidP="00A93D6C">
      <w:pPr>
        <w:pStyle w:val="Overskrift2"/>
        <w:rPr>
          <w:b w:val="0"/>
        </w:rPr>
      </w:pPr>
      <w:r w:rsidRPr="00444BCE">
        <w:rPr>
          <w:b w:val="0"/>
        </w:rPr>
        <w:t>Utleieren plikter i leiet</w:t>
      </w:r>
      <w:r w:rsidR="005C1367">
        <w:rPr>
          <w:b w:val="0"/>
        </w:rPr>
        <w:t>iden å stille L</w:t>
      </w:r>
      <w:r w:rsidR="00444BCE" w:rsidRPr="00444BCE">
        <w:rPr>
          <w:b w:val="0"/>
        </w:rPr>
        <w:t>eieobjektet til L</w:t>
      </w:r>
      <w:r w:rsidR="00131393">
        <w:rPr>
          <w:b w:val="0"/>
        </w:rPr>
        <w:t>eietaker</w:t>
      </w:r>
      <w:r w:rsidRPr="00444BCE">
        <w:rPr>
          <w:b w:val="0"/>
        </w:rPr>
        <w:t xml:space="preserve">s disposisjon i samsvar med </w:t>
      </w:r>
      <w:r w:rsidR="005C1367">
        <w:rPr>
          <w:b w:val="0"/>
        </w:rPr>
        <w:t>leie</w:t>
      </w:r>
      <w:r w:rsidRPr="00444BCE">
        <w:rPr>
          <w:b w:val="0"/>
        </w:rPr>
        <w:t>avtalen.</w:t>
      </w:r>
    </w:p>
    <w:p w:rsidR="00A93D6C" w:rsidRPr="00444BCE" w:rsidRDefault="00A93D6C" w:rsidP="00444BCE">
      <w:pPr>
        <w:pStyle w:val="Overskrift2"/>
        <w:rPr>
          <w:b w:val="0"/>
        </w:rPr>
      </w:pPr>
      <w:r w:rsidRPr="00444BCE">
        <w:rPr>
          <w:b w:val="0"/>
        </w:rPr>
        <w:t>Utleier skal ivareta og bekoste alt utvendig bygningsmes</w:t>
      </w:r>
      <w:r w:rsidR="00444BCE" w:rsidRPr="00444BCE">
        <w:rPr>
          <w:b w:val="0"/>
        </w:rPr>
        <w:t>sig vedlikehold. Videre er det U</w:t>
      </w:r>
      <w:r w:rsidRPr="00444BCE">
        <w:rPr>
          <w:b w:val="0"/>
        </w:rPr>
        <w:t>tleiers plikt å skifte ut tekniske innretninger som heiser, ventilasjonsanlegg, fyringsanlegg, vaskemaskin osv. når d</w:t>
      </w:r>
      <w:r w:rsidR="00131393">
        <w:rPr>
          <w:b w:val="0"/>
        </w:rPr>
        <w:t>isse ikke lenger lar seg vedlikeholde på regningsvarende måte.</w:t>
      </w:r>
      <w:r w:rsidRPr="00444BCE">
        <w:rPr>
          <w:b w:val="0"/>
        </w:rPr>
        <w:t xml:space="preserve"> Utslitte kjøreport</w:t>
      </w:r>
      <w:r w:rsidR="00444BCE" w:rsidRPr="00444BCE">
        <w:rPr>
          <w:b w:val="0"/>
        </w:rPr>
        <w:t>er og punkterte isolerglass er U</w:t>
      </w:r>
      <w:r w:rsidRPr="00444BCE">
        <w:rPr>
          <w:b w:val="0"/>
        </w:rPr>
        <w:t xml:space="preserve">tleiers ansvar. Reasfaltering av gårdsplass er </w:t>
      </w:r>
      <w:r w:rsidR="00444BCE" w:rsidRPr="00444BCE">
        <w:rPr>
          <w:b w:val="0"/>
        </w:rPr>
        <w:t>U</w:t>
      </w:r>
      <w:r w:rsidRPr="00444BCE">
        <w:rPr>
          <w:b w:val="0"/>
        </w:rPr>
        <w:t>tleiers ansvar. Utleier</w:t>
      </w:r>
      <w:r w:rsidR="00632B76">
        <w:rPr>
          <w:b w:val="0"/>
        </w:rPr>
        <w:t xml:space="preserve"> og </w:t>
      </w:r>
      <w:proofErr w:type="spellStart"/>
      <w:r w:rsidR="00632B76">
        <w:rPr>
          <w:b w:val="0"/>
        </w:rPr>
        <w:t>hovedutleier</w:t>
      </w:r>
      <w:proofErr w:type="spellEnd"/>
      <w:r w:rsidRPr="00444BCE">
        <w:rPr>
          <w:b w:val="0"/>
        </w:rPr>
        <w:t xml:space="preserve"> har rett til å foreta vedlikehold og endringsarbeider så v</w:t>
      </w:r>
      <w:r w:rsidR="00131393">
        <w:rPr>
          <w:b w:val="0"/>
        </w:rPr>
        <w:t>el i som utenfor Leieobjektet</w:t>
      </w:r>
      <w:r w:rsidRPr="00444BCE">
        <w:rPr>
          <w:b w:val="0"/>
        </w:rPr>
        <w:t>. Det forutsettes at slike arbeider gjøres på en slik måte at de</w:t>
      </w:r>
      <w:r w:rsidR="00444BCE" w:rsidRPr="00444BCE">
        <w:rPr>
          <w:b w:val="0"/>
        </w:rPr>
        <w:t xml:space="preserve"> er til minst mulig ulempe for Leietaker</w:t>
      </w:r>
      <w:r w:rsidRPr="00444BCE">
        <w:rPr>
          <w:b w:val="0"/>
        </w:rPr>
        <w:t>.</w:t>
      </w:r>
    </w:p>
    <w:p w:rsidR="00444BCE" w:rsidRPr="00444BCE" w:rsidRDefault="00444BCE" w:rsidP="00A93D6C">
      <w:pPr>
        <w:pStyle w:val="Ingenmellomrom"/>
      </w:pPr>
    </w:p>
    <w:p w:rsidR="00A93D6C" w:rsidRPr="00444BCE" w:rsidRDefault="00632B76" w:rsidP="00444BCE">
      <w:pPr>
        <w:pStyle w:val="Overskrift2"/>
        <w:rPr>
          <w:b w:val="0"/>
        </w:rPr>
      </w:pPr>
      <w:r>
        <w:rPr>
          <w:b w:val="0"/>
        </w:rPr>
        <w:lastRenderedPageBreak/>
        <w:t>Dersom</w:t>
      </w:r>
      <w:r w:rsidR="00444BCE" w:rsidRPr="00444BCE">
        <w:rPr>
          <w:b w:val="0"/>
        </w:rPr>
        <w:t xml:space="preserve"> U</w:t>
      </w:r>
      <w:r w:rsidR="00A93D6C" w:rsidRPr="00444BCE">
        <w:rPr>
          <w:b w:val="0"/>
        </w:rPr>
        <w:t xml:space="preserve">tleiers </w:t>
      </w:r>
      <w:r>
        <w:rPr>
          <w:b w:val="0"/>
        </w:rPr>
        <w:t xml:space="preserve">eller </w:t>
      </w:r>
      <w:proofErr w:type="spellStart"/>
      <w:r>
        <w:rPr>
          <w:b w:val="0"/>
        </w:rPr>
        <w:t>hovedutleiers</w:t>
      </w:r>
      <w:proofErr w:type="spellEnd"/>
      <w:r>
        <w:rPr>
          <w:b w:val="0"/>
        </w:rPr>
        <w:t xml:space="preserve"> </w:t>
      </w:r>
      <w:r w:rsidR="00A93D6C" w:rsidRPr="00444BCE">
        <w:rPr>
          <w:b w:val="0"/>
        </w:rPr>
        <w:t xml:space="preserve">vedlikehold og arbeider på eiendommen unødig og uaktsomt medfører at </w:t>
      </w:r>
      <w:r w:rsidR="00131393">
        <w:rPr>
          <w:b w:val="0"/>
        </w:rPr>
        <w:t>Leieobjektet</w:t>
      </w:r>
      <w:r w:rsidR="00A93D6C" w:rsidRPr="00444BCE">
        <w:rPr>
          <w:b w:val="0"/>
        </w:rPr>
        <w:t xml:space="preserve"> ikke kan benyttes</w:t>
      </w:r>
      <w:r w:rsidR="00444BCE" w:rsidRPr="00444BCE">
        <w:rPr>
          <w:b w:val="0"/>
        </w:rPr>
        <w:t>,</w:t>
      </w:r>
      <w:r w:rsidR="00131393">
        <w:rPr>
          <w:b w:val="0"/>
        </w:rPr>
        <w:t xml:space="preserve"> plikter ikke L</w:t>
      </w:r>
      <w:r w:rsidR="00A93D6C" w:rsidRPr="00444BCE">
        <w:rPr>
          <w:b w:val="0"/>
        </w:rPr>
        <w:t>eieta</w:t>
      </w:r>
      <w:r w:rsidR="00131393">
        <w:rPr>
          <w:b w:val="0"/>
        </w:rPr>
        <w:t xml:space="preserve">ker å betale leie for de dager Leieobjektet ikke kan benyttes.  </w:t>
      </w:r>
    </w:p>
    <w:p w:rsidR="00A93D6C" w:rsidRDefault="00A93D6C" w:rsidP="00A93D6C">
      <w:pPr>
        <w:pStyle w:val="Overskrift1"/>
      </w:pPr>
      <w:r>
        <w:t>LEIETAKERS PLIKTER</w:t>
      </w:r>
    </w:p>
    <w:p w:rsidR="00A3548C" w:rsidRPr="00A3548C" w:rsidRDefault="000F4C19" w:rsidP="004675FC">
      <w:pPr>
        <w:pStyle w:val="Overskrift2"/>
      </w:pPr>
      <w:r>
        <w:rPr>
          <w:b w:val="0"/>
        </w:rPr>
        <w:t xml:space="preserve">Leietaker skal </w:t>
      </w:r>
      <w:r w:rsidR="00866CAC">
        <w:rPr>
          <w:b w:val="0"/>
        </w:rPr>
        <w:t xml:space="preserve">selv </w:t>
      </w:r>
      <w:r>
        <w:rPr>
          <w:b w:val="0"/>
        </w:rPr>
        <w:t xml:space="preserve">sørge for den løpende drift av Leieobjektet som angitt i punkt 11 jf. vedlegg </w:t>
      </w:r>
      <w:proofErr w:type="gramStart"/>
      <w:r>
        <w:rPr>
          <w:b w:val="0"/>
        </w:rPr>
        <w:t>[  ]</w:t>
      </w:r>
      <w:proofErr w:type="gramEnd"/>
      <w:r w:rsidR="00866CAC">
        <w:rPr>
          <w:b w:val="0"/>
        </w:rPr>
        <w:t>, herunder inngå nødvendige serviceavtaler og andre tjenesteleveranser til Leieobjektet.</w:t>
      </w:r>
    </w:p>
    <w:p w:rsidR="00444BCE" w:rsidRPr="004675FC" w:rsidRDefault="00444BCE" w:rsidP="004675FC">
      <w:pPr>
        <w:pStyle w:val="Overskrift2"/>
      </w:pPr>
      <w:r w:rsidRPr="00347EC5">
        <w:rPr>
          <w:b w:val="0"/>
        </w:rPr>
        <w:t>Leietaker skal besørge og bekoste det innvendige vedlikehold av L</w:t>
      </w:r>
      <w:r w:rsidR="00632B76">
        <w:rPr>
          <w:b w:val="0"/>
        </w:rPr>
        <w:t>eieobjektets bygninger/anlegg, h</w:t>
      </w:r>
      <w:r w:rsidRPr="00347EC5">
        <w:rPr>
          <w:b w:val="0"/>
        </w:rPr>
        <w:t>erunder vedlikehold, inklusive serviceavtaler, av teknisk utstyr og installasjoner, så som bussvaskemaskin, elektrisk anlegg og innretninger for forsyning av vann, samt ventilasjonsanlegg, kompressor og grøntanlegg m.m.</w:t>
      </w:r>
      <w:r w:rsidR="004675FC">
        <w:rPr>
          <w:b w:val="0"/>
        </w:rPr>
        <w:t xml:space="preserve"> Likeledes</w:t>
      </w:r>
      <w:r w:rsidR="00C664E5">
        <w:rPr>
          <w:b w:val="0"/>
        </w:rPr>
        <w:t xml:space="preserve"> påligger det Leietaker </w:t>
      </w:r>
      <w:r w:rsidRPr="00444BCE">
        <w:rPr>
          <w:b w:val="0"/>
        </w:rPr>
        <w:t xml:space="preserve">å vedlikeholde inngangsdører og porter samt innvendig vedlikehold av vinduer med omramming, slik at disse er i håndverksmessig god stand. </w:t>
      </w:r>
      <w:r w:rsidR="004675FC">
        <w:rPr>
          <w:b w:val="0"/>
        </w:rPr>
        <w:t>Det i</w:t>
      </w:r>
      <w:r w:rsidR="00A0466C" w:rsidRPr="004675FC">
        <w:rPr>
          <w:b w:val="0"/>
        </w:rPr>
        <w:t>nnvendig</w:t>
      </w:r>
      <w:r w:rsidR="004675FC">
        <w:rPr>
          <w:b w:val="0"/>
        </w:rPr>
        <w:t>e</w:t>
      </w:r>
      <w:r w:rsidRPr="004675FC">
        <w:rPr>
          <w:b w:val="0"/>
        </w:rPr>
        <w:t xml:space="preserve"> vedlikehold omfat</w:t>
      </w:r>
      <w:r w:rsidR="004675FC">
        <w:rPr>
          <w:b w:val="0"/>
        </w:rPr>
        <w:t>ter også</w:t>
      </w:r>
      <w:r w:rsidRPr="004675FC">
        <w:rPr>
          <w:b w:val="0"/>
        </w:rPr>
        <w:t xml:space="preserve"> fornyelse av maling, gulvbelegg, himlinger, elektriske ledni</w:t>
      </w:r>
      <w:r w:rsidR="004675FC">
        <w:rPr>
          <w:b w:val="0"/>
        </w:rPr>
        <w:t xml:space="preserve">nger frem til sikringsskap, </w:t>
      </w:r>
      <w:r w:rsidRPr="004675FC">
        <w:rPr>
          <w:b w:val="0"/>
        </w:rPr>
        <w:t>varme- og ventilasjonsutsty</w:t>
      </w:r>
      <w:r w:rsidR="004675FC">
        <w:rPr>
          <w:b w:val="0"/>
        </w:rPr>
        <w:t>r, samt sanitærutstyr i Leieobjektet</w:t>
      </w:r>
      <w:r w:rsidRPr="004675FC">
        <w:rPr>
          <w:b w:val="0"/>
        </w:rPr>
        <w:t xml:space="preserve">. </w:t>
      </w:r>
    </w:p>
    <w:p w:rsidR="004675FC" w:rsidRPr="004675FC" w:rsidRDefault="004675FC" w:rsidP="004675FC">
      <w:r>
        <w:tab/>
        <w:t xml:space="preserve">Leietaker er ansvarlig for å skifte knuste ruter og utbedre skader etter hærverk, tagging </w:t>
      </w:r>
      <w:proofErr w:type="spellStart"/>
      <w:r>
        <w:t>m.v</w:t>
      </w:r>
      <w:proofErr w:type="spellEnd"/>
      <w:r>
        <w:t xml:space="preserve">. </w:t>
      </w:r>
    </w:p>
    <w:p w:rsidR="00E23F5A" w:rsidRPr="00632B76" w:rsidRDefault="00A93D6C" w:rsidP="00E23F5A">
      <w:pPr>
        <w:pStyle w:val="Overskrift2"/>
        <w:rPr>
          <w:b w:val="0"/>
        </w:rPr>
      </w:pPr>
      <w:r w:rsidRPr="00444BCE">
        <w:rPr>
          <w:b w:val="0"/>
        </w:rPr>
        <w:t>Leietakeren skal også sørge for normalt vedlikehold av gårdsplass, sa</w:t>
      </w:r>
      <w:r w:rsidR="00444BCE">
        <w:rPr>
          <w:b w:val="0"/>
        </w:rPr>
        <w:t>mt utendørsutstyr som står til L</w:t>
      </w:r>
      <w:r w:rsidRPr="00444BCE">
        <w:rPr>
          <w:b w:val="0"/>
        </w:rPr>
        <w:t>eietakers disposisjon. Leietaker</w:t>
      </w:r>
      <w:r w:rsidR="004675FC">
        <w:rPr>
          <w:b w:val="0"/>
        </w:rPr>
        <w:t xml:space="preserve"> har ansvar for å </w:t>
      </w:r>
      <w:r w:rsidRPr="00444BCE">
        <w:rPr>
          <w:b w:val="0"/>
        </w:rPr>
        <w:t>utføre og bekoste vedlikehold av utearealer som</w:t>
      </w:r>
      <w:r w:rsidR="004675FC">
        <w:rPr>
          <w:b w:val="0"/>
        </w:rPr>
        <w:t xml:space="preserve"> grøntområder og</w:t>
      </w:r>
      <w:r w:rsidRPr="00444BCE">
        <w:rPr>
          <w:b w:val="0"/>
        </w:rPr>
        <w:t xml:space="preserve"> parkeringsareal</w:t>
      </w:r>
      <w:r w:rsidR="004675FC">
        <w:rPr>
          <w:b w:val="0"/>
        </w:rPr>
        <w:t xml:space="preserve">, herunder </w:t>
      </w:r>
      <w:proofErr w:type="spellStart"/>
      <w:r w:rsidR="004675FC">
        <w:rPr>
          <w:b w:val="0"/>
        </w:rPr>
        <w:t>vedlikeholdsmessig</w:t>
      </w:r>
      <w:proofErr w:type="spellEnd"/>
      <w:r w:rsidR="004675FC">
        <w:rPr>
          <w:b w:val="0"/>
        </w:rPr>
        <w:t xml:space="preserve"> asfaltering (lapping).  R</w:t>
      </w:r>
      <w:r w:rsidRPr="00444BCE">
        <w:rPr>
          <w:b w:val="0"/>
        </w:rPr>
        <w:t xml:space="preserve">easfaltering </w:t>
      </w:r>
      <w:r w:rsidR="004675FC">
        <w:rPr>
          <w:b w:val="0"/>
        </w:rPr>
        <w:t>er U</w:t>
      </w:r>
      <w:r w:rsidRPr="00E23F5A">
        <w:rPr>
          <w:b w:val="0"/>
        </w:rPr>
        <w:t>tleiers ansvar</w:t>
      </w:r>
      <w:r w:rsidR="004675FC">
        <w:rPr>
          <w:b w:val="0"/>
        </w:rPr>
        <w:t>,</w:t>
      </w:r>
      <w:r w:rsidRPr="00E23F5A">
        <w:rPr>
          <w:b w:val="0"/>
        </w:rPr>
        <w:t xml:space="preserve"> jf. punkt 6.</w:t>
      </w:r>
    </w:p>
    <w:p w:rsidR="00A93D6C" w:rsidRPr="00632B76" w:rsidRDefault="00E23F5A" w:rsidP="00A93D6C">
      <w:pPr>
        <w:pStyle w:val="Overskrift2"/>
        <w:rPr>
          <w:b w:val="0"/>
        </w:rPr>
      </w:pPr>
      <w:r w:rsidRPr="00E23F5A">
        <w:rPr>
          <w:b w:val="0"/>
        </w:rPr>
        <w:t xml:space="preserve">Leietaker skal besørge og bekoste drift, vedlikehold og utskiftning av alle tekniske anlegg som er anbrakt av Leietaker. </w:t>
      </w:r>
    </w:p>
    <w:p w:rsidR="00734A2A" w:rsidRPr="00632B76" w:rsidRDefault="00A93D6C" w:rsidP="00734A2A">
      <w:pPr>
        <w:pStyle w:val="Overskrift2"/>
        <w:rPr>
          <w:b w:val="0"/>
        </w:rPr>
      </w:pPr>
      <w:r w:rsidRPr="00444BCE">
        <w:rPr>
          <w:b w:val="0"/>
        </w:rPr>
        <w:t xml:space="preserve">Leietakeren skal behandle </w:t>
      </w:r>
      <w:r w:rsidR="00444BCE">
        <w:rPr>
          <w:b w:val="0"/>
        </w:rPr>
        <w:t xml:space="preserve">Leieobjektet </w:t>
      </w:r>
      <w:r w:rsidRPr="00444BCE">
        <w:rPr>
          <w:b w:val="0"/>
        </w:rPr>
        <w:t>med tilbørlig aktsomhet. Leietakeren plikter å erstatte all skade som</w:t>
      </w:r>
      <w:r w:rsidR="001B7D3D" w:rsidRPr="00444BCE">
        <w:rPr>
          <w:b w:val="0"/>
        </w:rPr>
        <w:t xml:space="preserve"> skyldes ham selv,</w:t>
      </w:r>
      <w:r w:rsidRPr="00444BCE">
        <w:rPr>
          <w:b w:val="0"/>
        </w:rPr>
        <w:t xml:space="preserve"> hans ansatte</w:t>
      </w:r>
      <w:r w:rsidR="00444BCE">
        <w:rPr>
          <w:b w:val="0"/>
        </w:rPr>
        <w:t>,</w:t>
      </w:r>
      <w:r w:rsidRPr="00444BCE">
        <w:rPr>
          <w:b w:val="0"/>
        </w:rPr>
        <w:t xml:space="preserve"> fremleiere eller</w:t>
      </w:r>
      <w:r w:rsidR="001B7D3D" w:rsidRPr="00444BCE">
        <w:rPr>
          <w:b w:val="0"/>
        </w:rPr>
        <w:t xml:space="preserve"> </w:t>
      </w:r>
      <w:r w:rsidRPr="00444BCE">
        <w:rPr>
          <w:b w:val="0"/>
        </w:rPr>
        <w:t>andre</w:t>
      </w:r>
      <w:r w:rsidR="001B7D3D" w:rsidRPr="00444BCE">
        <w:rPr>
          <w:b w:val="0"/>
        </w:rPr>
        <w:t xml:space="preserve"> personer som leietakeren har gi</w:t>
      </w:r>
      <w:r w:rsidRPr="00444BCE">
        <w:rPr>
          <w:b w:val="0"/>
        </w:rPr>
        <w:t>t</w:t>
      </w:r>
      <w:r w:rsidR="001B7D3D" w:rsidRPr="00444BCE">
        <w:rPr>
          <w:b w:val="0"/>
        </w:rPr>
        <w:t xml:space="preserve">t adgang til </w:t>
      </w:r>
      <w:r w:rsidR="00444BCE">
        <w:rPr>
          <w:b w:val="0"/>
        </w:rPr>
        <w:t xml:space="preserve">Leieobjektet. </w:t>
      </w:r>
    </w:p>
    <w:p w:rsidR="00734A2A" w:rsidRPr="00632B76" w:rsidRDefault="00734A2A" w:rsidP="00444BCE">
      <w:pPr>
        <w:pStyle w:val="Overskrift2"/>
        <w:rPr>
          <w:b w:val="0"/>
        </w:rPr>
      </w:pPr>
      <w:r w:rsidRPr="0027470B">
        <w:rPr>
          <w:b w:val="0"/>
        </w:rPr>
        <w:t>Alt arbeid som Leietakeren plikter å utføre, skal han foreta uten ugrunnet opphold og på en måte som er håndverksmessig forsvarlig.</w:t>
      </w:r>
    </w:p>
    <w:p w:rsidR="00764CE8" w:rsidRPr="00632B76" w:rsidRDefault="00A93D6C" w:rsidP="00764CE8">
      <w:pPr>
        <w:pStyle w:val="Overskrift2"/>
        <w:rPr>
          <w:b w:val="0"/>
        </w:rPr>
      </w:pPr>
      <w:r w:rsidRPr="00444BCE">
        <w:rPr>
          <w:b w:val="0"/>
        </w:rPr>
        <w:t>Leietaker plikter selv å innhente alle nødvendige tillatelser for sin bru</w:t>
      </w:r>
      <w:r w:rsidR="001B7D3D" w:rsidRPr="00444BCE">
        <w:rPr>
          <w:b w:val="0"/>
        </w:rPr>
        <w:t>k av lokalene elle</w:t>
      </w:r>
      <w:r w:rsidRPr="00444BCE">
        <w:rPr>
          <w:b w:val="0"/>
        </w:rPr>
        <w:t>r</w:t>
      </w:r>
      <w:r w:rsidR="001B7D3D" w:rsidRPr="00444BCE">
        <w:rPr>
          <w:b w:val="0"/>
        </w:rPr>
        <w:t xml:space="preserve"> eiendomme</w:t>
      </w:r>
      <w:r w:rsidRPr="00444BCE">
        <w:rPr>
          <w:b w:val="0"/>
        </w:rPr>
        <w:t>n for øvrig. Krav eller pålegg fra arbeidst</w:t>
      </w:r>
      <w:r w:rsidR="001B7D3D" w:rsidRPr="00444BCE">
        <w:rPr>
          <w:b w:val="0"/>
        </w:rPr>
        <w:t>ilsyn, helseråd, brannvern. sivi</w:t>
      </w:r>
      <w:r w:rsidRPr="00444BCE">
        <w:rPr>
          <w:b w:val="0"/>
        </w:rPr>
        <w:t>lforsvar</w:t>
      </w:r>
      <w:r w:rsidR="001B7D3D" w:rsidRPr="00444BCE">
        <w:rPr>
          <w:b w:val="0"/>
        </w:rPr>
        <w:t xml:space="preserve"> </w:t>
      </w:r>
      <w:r w:rsidRPr="00444BCE">
        <w:rPr>
          <w:b w:val="0"/>
        </w:rPr>
        <w:t xml:space="preserve">eller annen </w:t>
      </w:r>
      <w:r w:rsidR="001B7D3D" w:rsidRPr="00444BCE">
        <w:rPr>
          <w:b w:val="0"/>
        </w:rPr>
        <w:t>offentlig myndighet, foranlediget av den virksomhet som drives på e</w:t>
      </w:r>
      <w:r w:rsidRPr="00444BCE">
        <w:rPr>
          <w:b w:val="0"/>
        </w:rPr>
        <w:t>iendommen,</w:t>
      </w:r>
      <w:r w:rsidR="001B7D3D" w:rsidRPr="00444BCE">
        <w:rPr>
          <w:b w:val="0"/>
        </w:rPr>
        <w:t xml:space="preserve"> </w:t>
      </w:r>
      <w:r w:rsidR="00734A2A">
        <w:rPr>
          <w:b w:val="0"/>
        </w:rPr>
        <w:t>er L</w:t>
      </w:r>
      <w:r w:rsidRPr="00444BCE">
        <w:rPr>
          <w:b w:val="0"/>
        </w:rPr>
        <w:t>eietakers ansvar.</w:t>
      </w:r>
    </w:p>
    <w:p w:rsidR="00764CE8" w:rsidRPr="00764CE8" w:rsidRDefault="00764CE8" w:rsidP="00764CE8">
      <w:pPr>
        <w:pStyle w:val="Overskrift2"/>
        <w:rPr>
          <w:b w:val="0"/>
        </w:rPr>
      </w:pPr>
      <w:r w:rsidRPr="00764CE8">
        <w:rPr>
          <w:b w:val="0"/>
        </w:rPr>
        <w:t>Leietaker plikter å legge forholdene til rette slik at det er god adkomst og tilgjengelighet til tekniske rom og installasjoner for nødvendig ettersyn, reparasjon, vedlikehold, inspeksjon, taksering eller utskiftning av installasjoner. Leietaker må godta slike arbeider uten erstatning eller</w:t>
      </w:r>
      <w:r w:rsidR="00102633">
        <w:rPr>
          <w:b w:val="0"/>
        </w:rPr>
        <w:t xml:space="preserve"> avslag i leien</w:t>
      </w:r>
      <w:r w:rsidRPr="00764CE8">
        <w:rPr>
          <w:b w:val="0"/>
        </w:rPr>
        <w:t>. Arbeidene skal skje til minst mulig sjenanse for Leietaker og skal varsles med rimelig frist på forhånd. I alle tilfeller der det anses nødvendig for å forebygge eller begrense skade på eiendommen har Utleier rett til å skaffe seg adgang til lokalene.</w:t>
      </w:r>
    </w:p>
    <w:p w:rsidR="001B7D3D" w:rsidRPr="00444BCE" w:rsidRDefault="001B7D3D" w:rsidP="00A93D6C">
      <w:pPr>
        <w:pStyle w:val="Ingenmellomrom"/>
      </w:pPr>
    </w:p>
    <w:p w:rsidR="00102633" w:rsidRDefault="001B7D3D" w:rsidP="00734A2A">
      <w:pPr>
        <w:pStyle w:val="Overskrift2"/>
        <w:rPr>
          <w:b w:val="0"/>
        </w:rPr>
      </w:pPr>
      <w:r w:rsidRPr="00444BCE">
        <w:rPr>
          <w:b w:val="0"/>
        </w:rPr>
        <w:lastRenderedPageBreak/>
        <w:t>Leie</w:t>
      </w:r>
      <w:r w:rsidR="00A93D6C" w:rsidRPr="00444BCE">
        <w:rPr>
          <w:b w:val="0"/>
        </w:rPr>
        <w:t>taker plikter straks å melde ti</w:t>
      </w:r>
      <w:r w:rsidRPr="00444BCE">
        <w:rPr>
          <w:b w:val="0"/>
        </w:rPr>
        <w:t>l utleieren enhver skade på leie</w:t>
      </w:r>
      <w:r w:rsidR="00A93D6C" w:rsidRPr="00444BCE">
        <w:rPr>
          <w:b w:val="0"/>
        </w:rPr>
        <w:t>objektet som må utbedres,</w:t>
      </w:r>
      <w:r w:rsidRPr="00444BCE">
        <w:rPr>
          <w:b w:val="0"/>
        </w:rPr>
        <w:t xml:space="preserve"> </w:t>
      </w:r>
      <w:r w:rsidR="00A93D6C" w:rsidRPr="00444BCE">
        <w:rPr>
          <w:b w:val="0"/>
        </w:rPr>
        <w:t xml:space="preserve">uten opphold. </w:t>
      </w:r>
      <w:r w:rsidRPr="00444BCE">
        <w:rPr>
          <w:b w:val="0"/>
        </w:rPr>
        <w:t>Annen skade eller m</w:t>
      </w:r>
      <w:r w:rsidR="00102633">
        <w:rPr>
          <w:b w:val="0"/>
        </w:rPr>
        <w:t>angel skal Leietaker</w:t>
      </w:r>
      <w:r w:rsidRPr="00444BCE">
        <w:rPr>
          <w:b w:val="0"/>
        </w:rPr>
        <w:t xml:space="preserve"> sende m</w:t>
      </w:r>
      <w:r w:rsidR="00A93D6C" w:rsidRPr="00444BCE">
        <w:rPr>
          <w:b w:val="0"/>
        </w:rPr>
        <w:t>elding om innen rimelig tid.</w:t>
      </w:r>
      <w:r w:rsidRPr="00444BCE">
        <w:rPr>
          <w:b w:val="0"/>
        </w:rPr>
        <w:t xml:space="preserve"> </w:t>
      </w:r>
      <w:r w:rsidR="00102633">
        <w:rPr>
          <w:b w:val="0"/>
        </w:rPr>
        <w:t>Forsømmer Leietaker å gi pliktig melding, taper Leietaker</w:t>
      </w:r>
      <w:r w:rsidR="00A93D6C" w:rsidRPr="00444BCE">
        <w:rPr>
          <w:b w:val="0"/>
        </w:rPr>
        <w:t xml:space="preserve"> sitt mulige erstatningskrav og blir</w:t>
      </w:r>
      <w:r w:rsidRPr="00444BCE">
        <w:rPr>
          <w:b w:val="0"/>
        </w:rPr>
        <w:t xml:space="preserve"> </w:t>
      </w:r>
      <w:r w:rsidR="00A93D6C" w:rsidRPr="00444BCE">
        <w:rPr>
          <w:b w:val="0"/>
        </w:rPr>
        <w:t>a</w:t>
      </w:r>
      <w:r w:rsidRPr="00444BCE">
        <w:rPr>
          <w:b w:val="0"/>
        </w:rPr>
        <w:t>nsvarlig for all s</w:t>
      </w:r>
      <w:r w:rsidR="00102633">
        <w:rPr>
          <w:b w:val="0"/>
        </w:rPr>
        <w:t>kade som følge av forsømmelsen.</w:t>
      </w:r>
      <w:r w:rsidRPr="00444BCE">
        <w:rPr>
          <w:b w:val="0"/>
        </w:rPr>
        <w:t xml:space="preserve"> </w:t>
      </w:r>
    </w:p>
    <w:p w:rsidR="00734A2A" w:rsidRPr="00632B76" w:rsidRDefault="001B7D3D" w:rsidP="00734A2A">
      <w:pPr>
        <w:pStyle w:val="Overskrift2"/>
        <w:rPr>
          <w:b w:val="0"/>
        </w:rPr>
      </w:pPr>
      <w:r w:rsidRPr="00444BCE">
        <w:rPr>
          <w:b w:val="0"/>
        </w:rPr>
        <w:t xml:space="preserve">Oppstår det i leietiden </w:t>
      </w:r>
      <w:r w:rsidR="00102633">
        <w:rPr>
          <w:b w:val="0"/>
        </w:rPr>
        <w:t xml:space="preserve">akutte </w:t>
      </w:r>
      <w:r w:rsidRPr="00444BCE">
        <w:rPr>
          <w:b w:val="0"/>
        </w:rPr>
        <w:t>mangler som de</w:t>
      </w:r>
      <w:r w:rsidR="00A93D6C" w:rsidRPr="00444BCE">
        <w:rPr>
          <w:b w:val="0"/>
        </w:rPr>
        <w:t>t</w:t>
      </w:r>
      <w:r w:rsidRPr="00444BCE">
        <w:rPr>
          <w:b w:val="0"/>
        </w:rPr>
        <w:t xml:space="preserve"> </w:t>
      </w:r>
      <w:r w:rsidR="00102633">
        <w:rPr>
          <w:b w:val="0"/>
        </w:rPr>
        <w:t>påligger U</w:t>
      </w:r>
      <w:r w:rsidR="00A93D6C" w:rsidRPr="00444BCE">
        <w:rPr>
          <w:b w:val="0"/>
        </w:rPr>
        <w:t>tl</w:t>
      </w:r>
      <w:r w:rsidR="00102633">
        <w:rPr>
          <w:b w:val="0"/>
        </w:rPr>
        <w:t xml:space="preserve">eier å utbedre, og som må utbedres omgående for ikke </w:t>
      </w:r>
      <w:r w:rsidR="00A93D6C" w:rsidRPr="00444BCE">
        <w:rPr>
          <w:b w:val="0"/>
        </w:rPr>
        <w:t>å utsette</w:t>
      </w:r>
      <w:r w:rsidR="00102633">
        <w:rPr>
          <w:b w:val="0"/>
        </w:rPr>
        <w:t xml:space="preserve"> eiendommen eller L</w:t>
      </w:r>
      <w:r w:rsidRPr="00444BCE">
        <w:rPr>
          <w:b w:val="0"/>
        </w:rPr>
        <w:t>e</w:t>
      </w:r>
      <w:r w:rsidR="00A93D6C" w:rsidRPr="00444BCE">
        <w:rPr>
          <w:b w:val="0"/>
        </w:rPr>
        <w:t>i</w:t>
      </w:r>
      <w:r w:rsidR="00102633">
        <w:rPr>
          <w:b w:val="0"/>
        </w:rPr>
        <w:t>etakers inventar/innretninger</w:t>
      </w:r>
      <w:r w:rsidRPr="00444BCE">
        <w:rPr>
          <w:b w:val="0"/>
        </w:rPr>
        <w:t xml:space="preserve"> for åpenbar skade</w:t>
      </w:r>
      <w:r w:rsidR="00102633">
        <w:rPr>
          <w:b w:val="0"/>
        </w:rPr>
        <w:t>, plikter Leietaker selv</w:t>
      </w:r>
      <w:r w:rsidR="00A93D6C" w:rsidRPr="00444BCE">
        <w:rPr>
          <w:b w:val="0"/>
        </w:rPr>
        <w:t xml:space="preserve"> å søke skaden</w:t>
      </w:r>
      <w:r w:rsidRPr="00444BCE">
        <w:rPr>
          <w:b w:val="0"/>
        </w:rPr>
        <w:t xml:space="preserve"> </w:t>
      </w:r>
      <w:r w:rsidR="00A93D6C" w:rsidRPr="00444BCE">
        <w:rPr>
          <w:b w:val="0"/>
        </w:rPr>
        <w:t>avve</w:t>
      </w:r>
      <w:r w:rsidR="00102633">
        <w:rPr>
          <w:b w:val="0"/>
        </w:rPr>
        <w:t>rget,</w:t>
      </w:r>
      <w:r w:rsidRPr="00444BCE">
        <w:rPr>
          <w:b w:val="0"/>
        </w:rPr>
        <w:t xml:space="preserve"> om nødvendig uten forutgåe</w:t>
      </w:r>
      <w:r w:rsidR="00102633">
        <w:rPr>
          <w:b w:val="0"/>
        </w:rPr>
        <w:t>nde varsel til U</w:t>
      </w:r>
      <w:r w:rsidR="00A93D6C" w:rsidRPr="00444BCE">
        <w:rPr>
          <w:b w:val="0"/>
        </w:rPr>
        <w:t>tlei</w:t>
      </w:r>
      <w:r w:rsidR="00102633">
        <w:rPr>
          <w:b w:val="0"/>
        </w:rPr>
        <w:t>er. Leietaker kan kreve kostnadene ved slik nødvendig skadebegrensning/utbedring dekket av Utleier</w:t>
      </w:r>
      <w:r w:rsidR="00A93D6C" w:rsidRPr="00444BCE">
        <w:rPr>
          <w:b w:val="0"/>
        </w:rPr>
        <w:t>.</w:t>
      </w:r>
    </w:p>
    <w:p w:rsidR="00734A2A" w:rsidRPr="00632B76" w:rsidRDefault="00734A2A" w:rsidP="00734A2A">
      <w:pPr>
        <w:pStyle w:val="Overskrift2"/>
        <w:rPr>
          <w:b w:val="0"/>
        </w:rPr>
      </w:pPr>
      <w:r w:rsidRPr="0027470B">
        <w:rPr>
          <w:b w:val="0"/>
        </w:rPr>
        <w:t xml:space="preserve">Oppfyller ikke </w:t>
      </w:r>
      <w:r w:rsidR="00F0666B">
        <w:rPr>
          <w:b w:val="0"/>
        </w:rPr>
        <w:t>Leietaker sin vedlikeholdsplikt</w:t>
      </w:r>
      <w:r w:rsidRPr="0027470B">
        <w:rPr>
          <w:b w:val="0"/>
        </w:rPr>
        <w:t xml:space="preserve"> er Utleier berettiget til, ette</w:t>
      </w:r>
      <w:r w:rsidR="00F0666B">
        <w:rPr>
          <w:b w:val="0"/>
        </w:rPr>
        <w:t>r skriftlig varsel med rimelig</w:t>
      </w:r>
      <w:r w:rsidRPr="0027470B">
        <w:rPr>
          <w:b w:val="0"/>
        </w:rPr>
        <w:t xml:space="preserve"> oppfyllelsesfrist, å utføre vedlikeholdet for Leietakers regning.</w:t>
      </w:r>
    </w:p>
    <w:p w:rsidR="00A93D6C" w:rsidRDefault="00A93D6C" w:rsidP="001B7D3D">
      <w:pPr>
        <w:pStyle w:val="Overskrift1"/>
      </w:pPr>
      <w:r>
        <w:t>ENDRING AV LEIEOBJEKTET</w:t>
      </w:r>
    </w:p>
    <w:p w:rsidR="00A0466C" w:rsidRPr="00632B76" w:rsidRDefault="00F0666B" w:rsidP="00A0466C">
      <w:pPr>
        <w:pStyle w:val="Overskrift2"/>
        <w:rPr>
          <w:b w:val="0"/>
        </w:rPr>
      </w:pPr>
      <w:r>
        <w:rPr>
          <w:b w:val="0"/>
        </w:rPr>
        <w:t>I</w:t>
      </w:r>
      <w:r w:rsidR="009E1708" w:rsidRPr="009E1708">
        <w:rPr>
          <w:b w:val="0"/>
        </w:rPr>
        <w:t>nnr</w:t>
      </w:r>
      <w:r>
        <w:rPr>
          <w:b w:val="0"/>
        </w:rPr>
        <w:t>edning, ominnredning eller enhver annen forandring i eller av Leieobjektet</w:t>
      </w:r>
      <w:r w:rsidR="009E1708" w:rsidRPr="009E1708">
        <w:rPr>
          <w:b w:val="0"/>
        </w:rPr>
        <w:t xml:space="preserve"> kan Leietaker bare foreta etter forutgående skriftlig samtykke fr</w:t>
      </w:r>
      <w:r>
        <w:rPr>
          <w:b w:val="0"/>
        </w:rPr>
        <w:t xml:space="preserve">a Utleier. Samtykke kan ikke nektes uten saklig grunn.  </w:t>
      </w:r>
      <w:r w:rsidR="009E1708" w:rsidRPr="009E1708">
        <w:rPr>
          <w:b w:val="0"/>
        </w:rPr>
        <w:t>Alle arbeider må utføres på håndverksmessig forsvarlig måte. Plikt til fjerning/tilbakeføring ved leieforholdets opphør er nærmere regulert i punkt</w:t>
      </w:r>
      <w:r w:rsidR="009E1708">
        <w:rPr>
          <w:b w:val="0"/>
        </w:rPr>
        <w:t xml:space="preserve"> </w:t>
      </w:r>
      <w:r>
        <w:rPr>
          <w:b w:val="0"/>
        </w:rPr>
        <w:t xml:space="preserve">8.6 og </w:t>
      </w:r>
      <w:r w:rsidR="009E1708">
        <w:rPr>
          <w:b w:val="0"/>
        </w:rPr>
        <w:t>15.3 nedenfor</w:t>
      </w:r>
      <w:r w:rsidR="009E1708" w:rsidRPr="009E1708">
        <w:rPr>
          <w:b w:val="0"/>
        </w:rPr>
        <w:t xml:space="preserve">. </w:t>
      </w:r>
    </w:p>
    <w:p w:rsidR="00A0466C" w:rsidRPr="00632B76" w:rsidRDefault="00A0466C" w:rsidP="00A0466C">
      <w:pPr>
        <w:pStyle w:val="Overskrift2"/>
        <w:rPr>
          <w:b w:val="0"/>
        </w:rPr>
      </w:pPr>
      <w:r w:rsidRPr="00734A2A">
        <w:rPr>
          <w:b w:val="0"/>
        </w:rPr>
        <w:t>Radio- og TV-anlegg mv., uthengsskap, automater og lignende må ikke settes opp uten Utleiers skriftlige forhåndssamtykke. Husleieloven § 5-4, 3. ledd siste punktum gjelder ikke.</w:t>
      </w:r>
    </w:p>
    <w:p w:rsidR="00A0466C" w:rsidRPr="00632B76" w:rsidRDefault="00A0466C" w:rsidP="00A0466C">
      <w:pPr>
        <w:pStyle w:val="Overskrift2"/>
        <w:rPr>
          <w:b w:val="0"/>
        </w:rPr>
      </w:pPr>
      <w:r w:rsidRPr="00734A2A">
        <w:rPr>
          <w:b w:val="0"/>
        </w:rPr>
        <w:t xml:space="preserve">Forhåndsgodkjenning </w:t>
      </w:r>
      <w:r w:rsidR="00F0666B">
        <w:rPr>
          <w:b w:val="0"/>
        </w:rPr>
        <w:t xml:space="preserve">fra Utleier </w:t>
      </w:r>
      <w:r w:rsidRPr="00734A2A">
        <w:rPr>
          <w:b w:val="0"/>
        </w:rPr>
        <w:t>kreves også om Leietaker ønsker å benytte mer strøm, vann, luft, avløp mv. enn hva Leieobjektet ved kontraktstidspunktet var utstyrt med. Dersom slik godkjenning gis, er Leietaker ansvarlig for å innhente de nødvendige offentlige tillatelser.</w:t>
      </w:r>
    </w:p>
    <w:p w:rsidR="00232A3B" w:rsidRPr="00632B76" w:rsidRDefault="00A0466C" w:rsidP="00232A3B">
      <w:pPr>
        <w:pStyle w:val="Overskrift2"/>
        <w:rPr>
          <w:b w:val="0"/>
        </w:rPr>
      </w:pPr>
      <w:r w:rsidRPr="00D229CE">
        <w:rPr>
          <w:b w:val="0"/>
        </w:rPr>
        <w:t xml:space="preserve">Leietaker er ansvarlig for å innhente nødvendige offentligrettslige tillatelser for eventuelle arbeider som etter samtykke fra Utleier utføres i henhold til dette punkt </w:t>
      </w:r>
      <w:r>
        <w:rPr>
          <w:b w:val="0"/>
        </w:rPr>
        <w:t>8</w:t>
      </w:r>
      <w:r w:rsidRPr="00D229CE">
        <w:rPr>
          <w:b w:val="0"/>
        </w:rPr>
        <w:t xml:space="preserve">. </w:t>
      </w:r>
    </w:p>
    <w:p w:rsidR="00A0466C" w:rsidRPr="00632B76" w:rsidRDefault="00232A3B" w:rsidP="00232A3B">
      <w:pPr>
        <w:pStyle w:val="Overskrift2"/>
        <w:rPr>
          <w:b w:val="0"/>
        </w:rPr>
      </w:pPr>
      <w:r w:rsidRPr="0027470B">
        <w:rPr>
          <w:b w:val="0"/>
        </w:rPr>
        <w:t>Medfører Leietakers virksomhet forhøyelse av eiendommens forsikringspremier eller faste avgifter, plikter leietaker selv å betale forhøyelsen. Leietaker plikter å melde til Utleier ethvert forhold og /eller endring i forhold ved virksomheten som Leietaker bør forstå kan få følger for eiendommens forsikringspremie.</w:t>
      </w:r>
    </w:p>
    <w:p w:rsidR="00886769" w:rsidRPr="00632B76" w:rsidRDefault="00A0466C" w:rsidP="00886769">
      <w:pPr>
        <w:pStyle w:val="Overskrift2"/>
        <w:rPr>
          <w:b w:val="0"/>
        </w:rPr>
      </w:pPr>
      <w:r w:rsidRPr="00D229CE">
        <w:rPr>
          <w:b w:val="0"/>
        </w:rPr>
        <w:t>Endringsar</w:t>
      </w:r>
      <w:r>
        <w:rPr>
          <w:b w:val="0"/>
        </w:rPr>
        <w:t>beider beskrevet i dette punkt 8</w:t>
      </w:r>
      <w:r w:rsidRPr="00D229CE">
        <w:rPr>
          <w:b w:val="0"/>
        </w:rPr>
        <w:t xml:space="preserve"> tilfaller Utleier etter endt leieperiode, med mindre Utleier forlanger Leieobjektet satt tilbake i sin opprinnelige stand.</w:t>
      </w:r>
    </w:p>
    <w:p w:rsidR="00162B30" w:rsidRPr="00162B30" w:rsidRDefault="00F0666B" w:rsidP="00162B30">
      <w:pPr>
        <w:pStyle w:val="Overskrift2"/>
        <w:rPr>
          <w:b w:val="0"/>
        </w:rPr>
      </w:pPr>
      <w:r>
        <w:rPr>
          <w:b w:val="0"/>
        </w:rPr>
        <w:t>Dersom p</w:t>
      </w:r>
      <w:r w:rsidR="00162B30" w:rsidRPr="00162B30">
        <w:rPr>
          <w:b w:val="0"/>
        </w:rPr>
        <w:t>artene avtaler at U</w:t>
      </w:r>
      <w:r>
        <w:rPr>
          <w:b w:val="0"/>
        </w:rPr>
        <w:t>tleier skal bekoste nyinvesteringer/endringer av Leieobjektet</w:t>
      </w:r>
      <w:r w:rsidR="00162B30" w:rsidRPr="00162B30">
        <w:rPr>
          <w:b w:val="0"/>
        </w:rPr>
        <w:t>,</w:t>
      </w:r>
      <w:r>
        <w:rPr>
          <w:b w:val="0"/>
        </w:rPr>
        <w:t xml:space="preserve"> skal </w:t>
      </w:r>
      <w:r w:rsidR="00407597">
        <w:rPr>
          <w:b w:val="0"/>
        </w:rPr>
        <w:t xml:space="preserve">partene inngå en egen tilleggsavtale som regulerer de aktuelle tiltak, praktisk gjennomføring og kostnadsdekning/finansiering. </w:t>
      </w:r>
    </w:p>
    <w:p w:rsidR="00A0466C" w:rsidRPr="00A0466C" w:rsidRDefault="00A0466C" w:rsidP="00A0466C"/>
    <w:p w:rsidR="00A93D6C" w:rsidRDefault="00A93D6C" w:rsidP="001B7D3D">
      <w:pPr>
        <w:pStyle w:val="Overskrift1"/>
      </w:pPr>
      <w:r>
        <w:lastRenderedPageBreak/>
        <w:t>FREMLEIE</w:t>
      </w:r>
    </w:p>
    <w:p w:rsidR="00D97E58" w:rsidRDefault="00310681" w:rsidP="00D97E58">
      <w:pPr>
        <w:pStyle w:val="Overskrift2"/>
        <w:numPr>
          <w:ilvl w:val="0"/>
          <w:numId w:val="0"/>
        </w:numPr>
        <w:ind w:left="720"/>
        <w:rPr>
          <w:b w:val="0"/>
        </w:rPr>
      </w:pPr>
      <w:r>
        <w:rPr>
          <w:b w:val="0"/>
        </w:rPr>
        <w:t>Leietaker ha</w:t>
      </w:r>
      <w:r w:rsidR="00D97E58">
        <w:rPr>
          <w:b w:val="0"/>
        </w:rPr>
        <w:t>r rett</w:t>
      </w:r>
      <w:r>
        <w:rPr>
          <w:b w:val="0"/>
        </w:rPr>
        <w:t xml:space="preserve"> til videre </w:t>
      </w:r>
      <w:r w:rsidR="007F29F7">
        <w:rPr>
          <w:b w:val="0"/>
        </w:rPr>
        <w:t xml:space="preserve">fremleie </w:t>
      </w:r>
      <w:r>
        <w:rPr>
          <w:b w:val="0"/>
        </w:rPr>
        <w:t xml:space="preserve">av </w:t>
      </w:r>
      <w:r w:rsidR="007F29F7">
        <w:rPr>
          <w:b w:val="0"/>
        </w:rPr>
        <w:t>hele eller deler av Leieobjektet</w:t>
      </w:r>
      <w:r>
        <w:rPr>
          <w:b w:val="0"/>
        </w:rPr>
        <w:t xml:space="preserve"> dersom Utleier og </w:t>
      </w:r>
      <w:proofErr w:type="spellStart"/>
      <w:r>
        <w:rPr>
          <w:b w:val="0"/>
        </w:rPr>
        <w:t>hovedutleier</w:t>
      </w:r>
      <w:proofErr w:type="spellEnd"/>
      <w:r>
        <w:rPr>
          <w:b w:val="0"/>
        </w:rPr>
        <w:t xml:space="preserve"> gir skriftlig</w:t>
      </w:r>
      <w:r w:rsidR="007F29F7">
        <w:rPr>
          <w:b w:val="0"/>
        </w:rPr>
        <w:t xml:space="preserve"> samt</w:t>
      </w:r>
      <w:r>
        <w:rPr>
          <w:b w:val="0"/>
        </w:rPr>
        <w:t>ykke til det</w:t>
      </w:r>
      <w:r w:rsidR="007F29F7">
        <w:rPr>
          <w:b w:val="0"/>
        </w:rPr>
        <w:t xml:space="preserve">. Samtykke kan ikke nektes uten saklig grunn. </w:t>
      </w:r>
      <w:r w:rsidR="00D97E58">
        <w:rPr>
          <w:b w:val="0"/>
        </w:rPr>
        <w:t xml:space="preserve">Det skal alltid anses som saklig grunn dersom fremleien kan medføre endret avgiftsmessig belastning for Utleier eller </w:t>
      </w:r>
      <w:proofErr w:type="spellStart"/>
      <w:r w:rsidR="00D97E58">
        <w:rPr>
          <w:b w:val="0"/>
        </w:rPr>
        <w:t>hovedutleier</w:t>
      </w:r>
      <w:proofErr w:type="spellEnd"/>
      <w:r w:rsidR="00D97E58">
        <w:rPr>
          <w:b w:val="0"/>
        </w:rPr>
        <w:t xml:space="preserve">. </w:t>
      </w:r>
    </w:p>
    <w:p w:rsidR="00C04720" w:rsidRPr="000214FC" w:rsidRDefault="00D97E58" w:rsidP="00D97E58">
      <w:pPr>
        <w:pStyle w:val="Overskrift2"/>
        <w:numPr>
          <w:ilvl w:val="0"/>
          <w:numId w:val="0"/>
        </w:numPr>
        <w:ind w:left="720"/>
        <w:rPr>
          <w:b w:val="0"/>
        </w:rPr>
      </w:pPr>
      <w:r>
        <w:rPr>
          <w:b w:val="0"/>
        </w:rPr>
        <w:t xml:space="preserve">Nektelse av samtykke gir ikke i noe tilfelle rett til å si opp eller heve denne fremleieavtale. </w:t>
      </w:r>
      <w:r w:rsidR="00C04720" w:rsidRPr="000214FC">
        <w:rPr>
          <w:b w:val="0"/>
        </w:rPr>
        <w:t>Husleielovens §§ 7-6, 8-4 samt 8-5 første led</w:t>
      </w:r>
      <w:r w:rsidR="00407597">
        <w:rPr>
          <w:b w:val="0"/>
        </w:rPr>
        <w:t xml:space="preserve">d, annet punkt gjelder ikke.  </w:t>
      </w:r>
    </w:p>
    <w:p w:rsidR="00A93D6C" w:rsidRDefault="001513B8" w:rsidP="001B7D3D">
      <w:pPr>
        <w:pStyle w:val="Overskrift1"/>
      </w:pPr>
      <w:r>
        <w:t xml:space="preserve">LEIEsum </w:t>
      </w:r>
    </w:p>
    <w:p w:rsidR="00C04720" w:rsidRPr="00632B76" w:rsidRDefault="00C04720" w:rsidP="00C04720">
      <w:pPr>
        <w:pStyle w:val="Overskrift2"/>
        <w:rPr>
          <w:b w:val="0"/>
        </w:rPr>
      </w:pPr>
      <w:r w:rsidRPr="00910A00">
        <w:rPr>
          <w:b w:val="0"/>
        </w:rPr>
        <w:t xml:space="preserve">Årsleien utgjør NOK </w:t>
      </w:r>
      <w:proofErr w:type="gramStart"/>
      <w:r w:rsidR="00A452DC">
        <w:rPr>
          <w:b w:val="0"/>
        </w:rPr>
        <w:t>1.510.616</w:t>
      </w:r>
      <w:proofErr w:type="gramEnd"/>
      <w:r w:rsidR="00A452DC" w:rsidRPr="00910A00">
        <w:rPr>
          <w:b w:val="0"/>
        </w:rPr>
        <w:t xml:space="preserve"> </w:t>
      </w:r>
      <w:r w:rsidRPr="00910A00">
        <w:rPr>
          <w:b w:val="0"/>
        </w:rPr>
        <w:t xml:space="preserve">(eksklusiv </w:t>
      </w:r>
      <w:proofErr w:type="spellStart"/>
      <w:r w:rsidRPr="00910A00">
        <w:rPr>
          <w:b w:val="0"/>
        </w:rPr>
        <w:t>mva</w:t>
      </w:r>
      <w:proofErr w:type="spellEnd"/>
      <w:r w:rsidRPr="00910A00">
        <w:rPr>
          <w:b w:val="0"/>
        </w:rPr>
        <w:t>), med tillegg av avta</w:t>
      </w:r>
      <w:r>
        <w:rPr>
          <w:b w:val="0"/>
        </w:rPr>
        <w:t>lt indeksregulering, jf. punkt 10</w:t>
      </w:r>
      <w:r w:rsidRPr="00910A00">
        <w:rPr>
          <w:b w:val="0"/>
        </w:rPr>
        <w:t>.</w:t>
      </w:r>
      <w:r w:rsidR="009E664E">
        <w:rPr>
          <w:b w:val="0"/>
        </w:rPr>
        <w:t>4</w:t>
      </w:r>
      <w:r w:rsidRPr="00910A00">
        <w:rPr>
          <w:b w:val="0"/>
        </w:rPr>
        <w:t>.</w:t>
      </w:r>
      <w:r w:rsidR="00DE266E">
        <w:rPr>
          <w:b w:val="0"/>
        </w:rPr>
        <w:t xml:space="preserve"> Leien skal tillegges merverdiavgift </w:t>
      </w:r>
      <w:proofErr w:type="spellStart"/>
      <w:r w:rsidR="00DE266E">
        <w:rPr>
          <w:b w:val="0"/>
        </w:rPr>
        <w:t>iht</w:t>
      </w:r>
      <w:proofErr w:type="spellEnd"/>
      <w:r w:rsidR="00DE266E">
        <w:rPr>
          <w:b w:val="0"/>
        </w:rPr>
        <w:t xml:space="preserve"> punkt 12.</w:t>
      </w:r>
    </w:p>
    <w:p w:rsidR="00C04720" w:rsidRPr="00632B76" w:rsidRDefault="00A93D6C" w:rsidP="00C04720">
      <w:pPr>
        <w:pStyle w:val="Overskrift2"/>
        <w:rPr>
          <w:b w:val="0"/>
        </w:rPr>
      </w:pPr>
      <w:r w:rsidRPr="00C04720">
        <w:rPr>
          <w:b w:val="0"/>
        </w:rPr>
        <w:t xml:space="preserve">Leien forfaller </w:t>
      </w:r>
      <w:r w:rsidR="001B7D3D" w:rsidRPr="00C04720">
        <w:rPr>
          <w:b w:val="0"/>
        </w:rPr>
        <w:t>til betaling forskuddsvis den 1.</w:t>
      </w:r>
      <w:r w:rsidRPr="00C04720">
        <w:rPr>
          <w:b w:val="0"/>
        </w:rPr>
        <w:t xml:space="preserve"> i hvert</w:t>
      </w:r>
      <w:r w:rsidR="001B7D3D" w:rsidRPr="00C04720">
        <w:rPr>
          <w:b w:val="0"/>
        </w:rPr>
        <w:t xml:space="preserve"> </w:t>
      </w:r>
      <w:r w:rsidRPr="00C04720">
        <w:rPr>
          <w:b w:val="0"/>
        </w:rPr>
        <w:t>kvartal.</w:t>
      </w:r>
      <w:r w:rsidR="00C04720" w:rsidRPr="00C04720">
        <w:rPr>
          <w:b w:val="0"/>
        </w:rPr>
        <w:t xml:space="preserve"> </w:t>
      </w:r>
      <w:r w:rsidR="00C04720" w:rsidRPr="00910A00">
        <w:rPr>
          <w:b w:val="0"/>
        </w:rPr>
        <w:t>Betaling anses ikke skjedd før leien er registrert på Utleiers konto</w:t>
      </w:r>
      <w:r w:rsidR="00407597">
        <w:rPr>
          <w:b w:val="0"/>
        </w:rPr>
        <w:t xml:space="preserve"> </w:t>
      </w:r>
      <w:proofErr w:type="spellStart"/>
      <w:r w:rsidR="00407597">
        <w:rPr>
          <w:b w:val="0"/>
        </w:rPr>
        <w:t>nr</w:t>
      </w:r>
      <w:proofErr w:type="spellEnd"/>
      <w:r w:rsidR="00407597">
        <w:rPr>
          <w:b w:val="0"/>
        </w:rPr>
        <w:t xml:space="preserve"> </w:t>
      </w:r>
      <w:proofErr w:type="gramStart"/>
      <w:r w:rsidR="00407597">
        <w:rPr>
          <w:b w:val="0"/>
        </w:rPr>
        <w:t>[  ]</w:t>
      </w:r>
      <w:proofErr w:type="gramEnd"/>
      <w:r w:rsidR="00C04720" w:rsidRPr="00910A00">
        <w:rPr>
          <w:b w:val="0"/>
        </w:rPr>
        <w:t xml:space="preserve">. Leietaker kan benytte tilsendt faktura/bankgiro eller merke betalingen uttrykkelig med leiekontraktens navn, </w:t>
      </w:r>
      <w:proofErr w:type="spellStart"/>
      <w:r w:rsidR="00C04720" w:rsidRPr="00910A00">
        <w:rPr>
          <w:b w:val="0"/>
        </w:rPr>
        <w:t>kontraktnummer</w:t>
      </w:r>
      <w:proofErr w:type="spellEnd"/>
      <w:r w:rsidR="00C04720" w:rsidRPr="00910A00">
        <w:rPr>
          <w:b w:val="0"/>
        </w:rPr>
        <w:t xml:space="preserve"> og tidsperiode som leier gjel</w:t>
      </w:r>
      <w:r w:rsidR="00070CB7">
        <w:rPr>
          <w:b w:val="0"/>
        </w:rPr>
        <w:t xml:space="preserve">der for. </w:t>
      </w:r>
      <w:r w:rsidR="00C04720" w:rsidRPr="00910A00">
        <w:rPr>
          <w:b w:val="0"/>
        </w:rPr>
        <w:t xml:space="preserve">Manglende tilsendt faktura/bankgiro gir ikke Leietaker betalingsfritak ved forfall. </w:t>
      </w:r>
    </w:p>
    <w:p w:rsidR="00665A34" w:rsidRPr="00632B76" w:rsidRDefault="00C04720" w:rsidP="00A93D6C">
      <w:pPr>
        <w:pStyle w:val="Overskrift2"/>
        <w:rPr>
          <w:b w:val="0"/>
        </w:rPr>
      </w:pPr>
      <w:r w:rsidRPr="00C04720">
        <w:rPr>
          <w:b w:val="0"/>
        </w:rPr>
        <w:t xml:space="preserve">Ved forsinket betaling av leie svares </w:t>
      </w:r>
      <w:proofErr w:type="spellStart"/>
      <w:r w:rsidRPr="00C04720">
        <w:rPr>
          <w:b w:val="0"/>
        </w:rPr>
        <w:t>forsinkelserente</w:t>
      </w:r>
      <w:proofErr w:type="spellEnd"/>
      <w:r w:rsidRPr="00C04720">
        <w:rPr>
          <w:b w:val="0"/>
        </w:rPr>
        <w:t xml:space="preserve"> i henhold til lov av 17-12-76 nr. 100 eller lov som trer i stedet for denne. Utleier har rett til å kreve gebyr ved purring. Etter skriftlig</w:t>
      </w:r>
      <w:r w:rsidR="00407597">
        <w:rPr>
          <w:b w:val="0"/>
        </w:rPr>
        <w:t xml:space="preserve"> purring med 8 dagers varsel, skal ytterligere</w:t>
      </w:r>
      <w:r w:rsidRPr="00C04720">
        <w:rPr>
          <w:b w:val="0"/>
        </w:rPr>
        <w:t xml:space="preserve"> forsinket betaling utover 30 dager fr</w:t>
      </w:r>
      <w:r w:rsidR="00407597">
        <w:rPr>
          <w:b w:val="0"/>
        </w:rPr>
        <w:t>a opprinnelig forfall anses</w:t>
      </w:r>
      <w:r w:rsidRPr="00C04720">
        <w:rPr>
          <w:b w:val="0"/>
        </w:rPr>
        <w:t xml:space="preserve"> som vesentlig mislighold.</w:t>
      </w:r>
    </w:p>
    <w:p w:rsidR="009E664E" w:rsidRPr="009E664E" w:rsidRDefault="009E664E" w:rsidP="009E664E">
      <w:pPr>
        <w:pStyle w:val="Overskrift2"/>
        <w:rPr>
          <w:b w:val="0"/>
        </w:rPr>
      </w:pPr>
      <w:r w:rsidRPr="009E664E">
        <w:rPr>
          <w:b w:val="0"/>
        </w:rPr>
        <w:t xml:space="preserve">Leien skal reguleres hvert år per 01.07., første gang per </w:t>
      </w:r>
      <w:proofErr w:type="gramStart"/>
      <w:r w:rsidRPr="009E664E">
        <w:rPr>
          <w:b w:val="0"/>
        </w:rPr>
        <w:t>01.07.2014</w:t>
      </w:r>
      <w:proofErr w:type="gramEnd"/>
      <w:r w:rsidRPr="009E664E">
        <w:rPr>
          <w:b w:val="0"/>
        </w:rPr>
        <w:t xml:space="preserve">, i henhold til økningen i Statistisk Sentralbyrås konsumprisindeks ("KPI"). Leiereguleringen skjer automatisk og uten særskilt varsel.  Basis for første regulering er økningen i KPI fra </w:t>
      </w:r>
      <w:proofErr w:type="gramStart"/>
      <w:r w:rsidRPr="009E664E">
        <w:rPr>
          <w:b w:val="0"/>
        </w:rPr>
        <w:t>15.06.2013</w:t>
      </w:r>
      <w:proofErr w:type="gramEnd"/>
      <w:r w:rsidRPr="009E664E">
        <w:rPr>
          <w:b w:val="0"/>
        </w:rPr>
        <w:t xml:space="preserve"> og frem til 15.06.2014.  Basis for senere årlige reguleringer er økningen i KPI de siste 12 måneder før reguleringstidspunktet (01.07). </w:t>
      </w:r>
    </w:p>
    <w:p w:rsidR="00665A34" w:rsidRPr="00632B76" w:rsidRDefault="00070CB7" w:rsidP="00070CB7">
      <w:pPr>
        <w:pStyle w:val="Overskrift2"/>
        <w:numPr>
          <w:ilvl w:val="0"/>
          <w:numId w:val="0"/>
        </w:numPr>
        <w:ind w:left="720"/>
        <w:rPr>
          <w:b w:val="0"/>
          <w:szCs w:val="22"/>
        </w:rPr>
      </w:pPr>
      <w:r>
        <w:rPr>
          <w:b w:val="0"/>
        </w:rPr>
        <w:t xml:space="preserve">Dersom KPI blir </w:t>
      </w:r>
      <w:r w:rsidR="00665A34" w:rsidRPr="00C04720">
        <w:rPr>
          <w:b w:val="0"/>
        </w:rPr>
        <w:t>opphevet, gjelder annen ti</w:t>
      </w:r>
      <w:r w:rsidR="00A93D6C" w:rsidRPr="00C04720">
        <w:rPr>
          <w:b w:val="0"/>
        </w:rPr>
        <w:t>lsvarende offentlig</w:t>
      </w:r>
      <w:r w:rsidR="00665A34" w:rsidRPr="00C04720">
        <w:rPr>
          <w:b w:val="0"/>
        </w:rPr>
        <w:t xml:space="preserve"> </w:t>
      </w:r>
      <w:r w:rsidR="00A93D6C" w:rsidRPr="00C04720">
        <w:rPr>
          <w:b w:val="0"/>
        </w:rPr>
        <w:t>indeks.</w:t>
      </w:r>
      <w:r w:rsidR="00C04720">
        <w:rPr>
          <w:b w:val="0"/>
        </w:rPr>
        <w:t xml:space="preserve"> </w:t>
      </w:r>
    </w:p>
    <w:p w:rsidR="00C04720" w:rsidRPr="00632B76" w:rsidRDefault="00A93D6C" w:rsidP="00C04720">
      <w:pPr>
        <w:pStyle w:val="Overskrift2"/>
        <w:rPr>
          <w:b w:val="0"/>
        </w:rPr>
      </w:pPr>
      <w:r w:rsidRPr="00C04720">
        <w:rPr>
          <w:b w:val="0"/>
        </w:rPr>
        <w:t>Dersom offentlige myndigheter ilegger særli</w:t>
      </w:r>
      <w:r w:rsidR="00665A34" w:rsidRPr="00C04720">
        <w:rPr>
          <w:b w:val="0"/>
        </w:rPr>
        <w:t>ge avgifter, skatter eller andre nye byrder knyt</w:t>
      </w:r>
      <w:r w:rsidRPr="00C04720">
        <w:rPr>
          <w:b w:val="0"/>
        </w:rPr>
        <w:t>tet</w:t>
      </w:r>
      <w:r w:rsidR="00665A34" w:rsidRPr="00C04720">
        <w:rPr>
          <w:b w:val="0"/>
        </w:rPr>
        <w:t xml:space="preserve"> </w:t>
      </w:r>
      <w:r w:rsidRPr="00C04720">
        <w:rPr>
          <w:b w:val="0"/>
        </w:rPr>
        <w:t>til utleie, herunder merverdiav</w:t>
      </w:r>
      <w:r w:rsidR="00C04720" w:rsidRPr="00C04720">
        <w:rPr>
          <w:b w:val="0"/>
        </w:rPr>
        <w:t>gift, kan U</w:t>
      </w:r>
      <w:r w:rsidR="00665A34" w:rsidRPr="00C04720">
        <w:rPr>
          <w:b w:val="0"/>
        </w:rPr>
        <w:t>tleier fra samme tidspunkt forhøye leie</w:t>
      </w:r>
      <w:r w:rsidRPr="00C04720">
        <w:rPr>
          <w:b w:val="0"/>
        </w:rPr>
        <w:t>n tilsvarende.</w:t>
      </w:r>
      <w:r w:rsidR="00665A34" w:rsidRPr="00C04720">
        <w:rPr>
          <w:b w:val="0"/>
        </w:rPr>
        <w:t xml:space="preserve"> </w:t>
      </w:r>
      <w:r w:rsidR="00DE266E">
        <w:rPr>
          <w:b w:val="0"/>
        </w:rPr>
        <w:t>For</w:t>
      </w:r>
      <w:r w:rsidRPr="00C04720">
        <w:rPr>
          <w:b w:val="0"/>
        </w:rPr>
        <w:t xml:space="preserve"> m</w:t>
      </w:r>
      <w:r w:rsidR="00DE266E">
        <w:rPr>
          <w:b w:val="0"/>
        </w:rPr>
        <w:t>er</w:t>
      </w:r>
      <w:r w:rsidR="00665A34" w:rsidRPr="00C04720">
        <w:rPr>
          <w:b w:val="0"/>
        </w:rPr>
        <w:t>v</w:t>
      </w:r>
      <w:r w:rsidR="00DE266E">
        <w:rPr>
          <w:b w:val="0"/>
        </w:rPr>
        <w:t>erdi</w:t>
      </w:r>
      <w:r w:rsidR="00665A34" w:rsidRPr="00C04720">
        <w:rPr>
          <w:b w:val="0"/>
        </w:rPr>
        <w:t>a</w:t>
      </w:r>
      <w:r w:rsidR="00DE266E">
        <w:rPr>
          <w:b w:val="0"/>
        </w:rPr>
        <w:t xml:space="preserve">vgift gjelder for øvrig punkt 12 nedenfor.  </w:t>
      </w:r>
      <w:r w:rsidR="00665A34" w:rsidRPr="00C04720">
        <w:rPr>
          <w:b w:val="0"/>
        </w:rPr>
        <w:t xml:space="preserve">I </w:t>
      </w:r>
      <w:r w:rsidR="00C04720" w:rsidRPr="00C04720">
        <w:rPr>
          <w:b w:val="0"/>
        </w:rPr>
        <w:t>tillegg skal L</w:t>
      </w:r>
      <w:r w:rsidRPr="00C04720">
        <w:rPr>
          <w:b w:val="0"/>
        </w:rPr>
        <w:t xml:space="preserve">eietaker betale for </w:t>
      </w:r>
      <w:r w:rsidR="00C04720" w:rsidRPr="00C04720">
        <w:rPr>
          <w:b w:val="0"/>
        </w:rPr>
        <w:t>Leieobjektets</w:t>
      </w:r>
      <w:r w:rsidRPr="00C04720">
        <w:rPr>
          <w:b w:val="0"/>
        </w:rPr>
        <w:t xml:space="preserve"> dri</w:t>
      </w:r>
      <w:r w:rsidR="00C04720" w:rsidRPr="00C04720">
        <w:rPr>
          <w:b w:val="0"/>
        </w:rPr>
        <w:t xml:space="preserve">ftskostnader i henhold til pkt. </w:t>
      </w:r>
      <w:r w:rsidR="00665A34" w:rsidRPr="00C04720">
        <w:rPr>
          <w:b w:val="0"/>
        </w:rPr>
        <w:t>11.</w:t>
      </w:r>
    </w:p>
    <w:p w:rsidR="00665A34" w:rsidRDefault="00C04720" w:rsidP="00A93D6C">
      <w:pPr>
        <w:pStyle w:val="Overskrift2"/>
        <w:rPr>
          <w:rStyle w:val="unknownfield"/>
          <w:b w:val="0"/>
          <w:szCs w:val="22"/>
        </w:rPr>
      </w:pPr>
      <w:r w:rsidRPr="00910A00">
        <w:rPr>
          <w:rStyle w:val="unknownfield"/>
          <w:b w:val="0"/>
          <w:szCs w:val="22"/>
        </w:rPr>
        <w:t>Ved offentlig inngrep (prisstopp o.l.) som begrenser den leie Utleier ellers kunne tatt etter denne kontrakt, skal kontraktens regulerte leie løpe fra det tidspunkt og i den utstrekning det måtte være lovlig adgang til det.</w:t>
      </w:r>
      <w:r w:rsidRPr="00910A00">
        <w:rPr>
          <w:rStyle w:val="unknownfield"/>
          <w:b w:val="0"/>
          <w:szCs w:val="22"/>
        </w:rPr>
        <w:br/>
      </w:r>
      <w:r w:rsidRPr="00910A00">
        <w:rPr>
          <w:rStyle w:val="unknownfield"/>
          <w:b w:val="0"/>
          <w:szCs w:val="22"/>
        </w:rPr>
        <w:br/>
        <w:t>Husleielovens § 4-3 om tilpasning til gjengs leie gjelder ikke.</w:t>
      </w:r>
    </w:p>
    <w:p w:rsidR="00C04720" w:rsidRPr="00C04720" w:rsidRDefault="00C04720" w:rsidP="00C04720"/>
    <w:p w:rsidR="00A93D6C" w:rsidRPr="00C04720" w:rsidRDefault="00A93D6C" w:rsidP="00C04720">
      <w:pPr>
        <w:pStyle w:val="Overskrift2"/>
        <w:rPr>
          <w:b w:val="0"/>
        </w:rPr>
      </w:pPr>
      <w:r w:rsidRPr="00C04720">
        <w:rPr>
          <w:b w:val="0"/>
        </w:rPr>
        <w:lastRenderedPageBreak/>
        <w:t>Leietaker kan ikke motregne krav i leien</w:t>
      </w:r>
      <w:r w:rsidR="00DE266E">
        <w:rPr>
          <w:b w:val="0"/>
        </w:rPr>
        <w:t xml:space="preserve"> eller annet vederlag </w:t>
      </w:r>
      <w:proofErr w:type="spellStart"/>
      <w:r w:rsidR="00DE266E">
        <w:rPr>
          <w:b w:val="0"/>
        </w:rPr>
        <w:t>iht</w:t>
      </w:r>
      <w:proofErr w:type="spellEnd"/>
      <w:r w:rsidR="00DE266E">
        <w:rPr>
          <w:b w:val="0"/>
        </w:rPr>
        <w:t xml:space="preserve"> denne leiekontrakt</w:t>
      </w:r>
      <w:r w:rsidRPr="00C04720">
        <w:rPr>
          <w:b w:val="0"/>
        </w:rPr>
        <w:t xml:space="preserve">, dersom </w:t>
      </w:r>
      <w:r w:rsidR="00DE266E">
        <w:rPr>
          <w:b w:val="0"/>
        </w:rPr>
        <w:t>kravet</w:t>
      </w:r>
      <w:r w:rsidRPr="00C04720">
        <w:rPr>
          <w:b w:val="0"/>
        </w:rPr>
        <w:t xml:space="preserve"> ikke er fastslått ved dom eller </w:t>
      </w:r>
      <w:r w:rsidR="00DE266E">
        <w:rPr>
          <w:b w:val="0"/>
        </w:rPr>
        <w:t xml:space="preserve">motregningen er </w:t>
      </w:r>
      <w:r w:rsidRPr="00C04720">
        <w:rPr>
          <w:b w:val="0"/>
        </w:rPr>
        <w:t>skriftlig</w:t>
      </w:r>
      <w:r w:rsidR="00665A34" w:rsidRPr="00C04720">
        <w:rPr>
          <w:b w:val="0"/>
        </w:rPr>
        <w:t xml:space="preserve"> </w:t>
      </w:r>
      <w:r w:rsidR="00DE266E">
        <w:rPr>
          <w:b w:val="0"/>
        </w:rPr>
        <w:t>godtatt av Utleier</w:t>
      </w:r>
      <w:r w:rsidRPr="00C04720">
        <w:rPr>
          <w:b w:val="0"/>
        </w:rPr>
        <w:t>.</w:t>
      </w:r>
    </w:p>
    <w:p w:rsidR="00A93D6C" w:rsidRDefault="00665A34" w:rsidP="00665A34">
      <w:pPr>
        <w:pStyle w:val="Overskrift1"/>
      </w:pPr>
      <w:r>
        <w:t>E</w:t>
      </w:r>
      <w:r w:rsidR="00A93D6C">
        <w:t>IENDOMMENS DRIFTSKOSTNADER</w:t>
      </w:r>
    </w:p>
    <w:p w:rsidR="00C04720" w:rsidRPr="00632B76" w:rsidRDefault="00C04720" w:rsidP="00C04720">
      <w:pPr>
        <w:pStyle w:val="Overskrift2"/>
        <w:rPr>
          <w:b w:val="0"/>
        </w:rPr>
      </w:pPr>
      <w:r w:rsidRPr="00910A00">
        <w:rPr>
          <w:b w:val="0"/>
        </w:rPr>
        <w:t xml:space="preserve">Leiesummen </w:t>
      </w:r>
      <w:r w:rsidRPr="00C04720">
        <w:rPr>
          <w:b w:val="0"/>
        </w:rPr>
        <w:t xml:space="preserve">i punkt 10 ovenfor </w:t>
      </w:r>
      <w:r w:rsidRPr="00910A00">
        <w:rPr>
          <w:b w:val="0"/>
        </w:rPr>
        <w:t>er angitt eksklusive eiendommens driftskostnader,</w:t>
      </w:r>
      <w:r w:rsidR="00980495">
        <w:rPr>
          <w:b w:val="0"/>
        </w:rPr>
        <w:t xml:space="preserve"> jf. punkt 11.2,</w:t>
      </w:r>
      <w:r w:rsidRPr="00910A00">
        <w:rPr>
          <w:b w:val="0"/>
        </w:rPr>
        <w:t xml:space="preserve"> som skal </w:t>
      </w:r>
      <w:r w:rsidR="00866CAC">
        <w:rPr>
          <w:b w:val="0"/>
        </w:rPr>
        <w:t>dekkes</w:t>
      </w:r>
      <w:r w:rsidRPr="00910A00">
        <w:rPr>
          <w:b w:val="0"/>
        </w:rPr>
        <w:t xml:space="preserve"> av Leietaker i tillegg til leien. </w:t>
      </w:r>
      <w:r w:rsidR="00B220F4">
        <w:rPr>
          <w:b w:val="0"/>
        </w:rPr>
        <w:t>Per inngåelse av leiekontrakten er d</w:t>
      </w:r>
      <w:r w:rsidR="00923576">
        <w:rPr>
          <w:b w:val="0"/>
        </w:rPr>
        <w:t>riftsko</w:t>
      </w:r>
      <w:r w:rsidR="00B220F4">
        <w:rPr>
          <w:b w:val="0"/>
        </w:rPr>
        <w:t xml:space="preserve">stnadene </w:t>
      </w:r>
      <w:r w:rsidR="00923576">
        <w:rPr>
          <w:b w:val="0"/>
        </w:rPr>
        <w:t>stipulert til</w:t>
      </w:r>
      <w:r w:rsidR="00B220F4">
        <w:rPr>
          <w:b w:val="0"/>
        </w:rPr>
        <w:t xml:space="preserve"> ca.</w:t>
      </w:r>
      <w:r w:rsidR="00923576">
        <w:rPr>
          <w:b w:val="0"/>
        </w:rPr>
        <w:t xml:space="preserve"> </w:t>
      </w:r>
      <w:r w:rsidR="00B220F4">
        <w:rPr>
          <w:b w:val="0"/>
        </w:rPr>
        <w:t xml:space="preserve">NOK </w:t>
      </w:r>
      <w:bookmarkStart w:id="0" w:name="_GoBack"/>
      <w:bookmarkEnd w:id="0"/>
      <w:r w:rsidR="002F2DD4">
        <w:rPr>
          <w:b w:val="0"/>
        </w:rPr>
        <w:t xml:space="preserve">1 </w:t>
      </w:r>
      <w:proofErr w:type="spellStart"/>
      <w:r w:rsidR="002F2DD4">
        <w:rPr>
          <w:b w:val="0"/>
        </w:rPr>
        <w:t>mill</w:t>
      </w:r>
      <w:proofErr w:type="spellEnd"/>
      <w:r w:rsidR="002F2DD4">
        <w:rPr>
          <w:b w:val="0"/>
        </w:rPr>
        <w:t xml:space="preserve"> kr</w:t>
      </w:r>
      <w:r w:rsidR="00923576">
        <w:rPr>
          <w:b w:val="0"/>
        </w:rPr>
        <w:t xml:space="preserve"> eks. </w:t>
      </w:r>
      <w:proofErr w:type="spellStart"/>
      <w:r w:rsidR="00923576">
        <w:rPr>
          <w:b w:val="0"/>
        </w:rPr>
        <w:t>mva</w:t>
      </w:r>
      <w:proofErr w:type="spellEnd"/>
      <w:r w:rsidR="00923576">
        <w:rPr>
          <w:b w:val="0"/>
        </w:rPr>
        <w:t xml:space="preserve"> per år. </w:t>
      </w:r>
      <w:r>
        <w:rPr>
          <w:b w:val="0"/>
        </w:rPr>
        <w:t xml:space="preserve"> </w:t>
      </w:r>
      <w:r w:rsidRPr="00910A00">
        <w:rPr>
          <w:b w:val="0"/>
        </w:rPr>
        <w:t xml:space="preserve"> </w:t>
      </w:r>
    </w:p>
    <w:p w:rsidR="00C04720" w:rsidRPr="00632B76" w:rsidRDefault="00866CAC" w:rsidP="00980495">
      <w:pPr>
        <w:pStyle w:val="Overskrift2"/>
        <w:numPr>
          <w:ilvl w:val="0"/>
          <w:numId w:val="0"/>
        </w:numPr>
        <w:ind w:left="720"/>
        <w:rPr>
          <w:b w:val="0"/>
        </w:rPr>
      </w:pPr>
      <w:r>
        <w:rPr>
          <w:b w:val="0"/>
        </w:rPr>
        <w:t>Med mindre annet følger av k</w:t>
      </w:r>
      <w:r w:rsidR="00B45AB0">
        <w:rPr>
          <w:b w:val="0"/>
        </w:rPr>
        <w:t xml:space="preserve">ryssmatrisen inntatt som </w:t>
      </w:r>
      <w:r w:rsidR="00B45AB0">
        <w:t xml:space="preserve">vedlegg </w:t>
      </w:r>
      <w:proofErr w:type="spellStart"/>
      <w:r w:rsidR="00B45AB0">
        <w:t>nr</w:t>
      </w:r>
      <w:proofErr w:type="spellEnd"/>
      <w:r>
        <w:rPr>
          <w:b w:val="0"/>
        </w:rPr>
        <w:t xml:space="preserve"> </w:t>
      </w:r>
      <w:proofErr w:type="gramStart"/>
      <w:r>
        <w:rPr>
          <w:b w:val="0"/>
        </w:rPr>
        <w:t>[   ]</w:t>
      </w:r>
      <w:proofErr w:type="gramEnd"/>
      <w:r>
        <w:rPr>
          <w:b w:val="0"/>
        </w:rPr>
        <w:t xml:space="preserve"> skal d</w:t>
      </w:r>
      <w:r w:rsidR="00C04720" w:rsidRPr="00910A00">
        <w:rPr>
          <w:b w:val="0"/>
        </w:rPr>
        <w:t xml:space="preserve">riftskostnadene betales </w:t>
      </w:r>
      <w:r w:rsidR="00B45AB0">
        <w:rPr>
          <w:b w:val="0"/>
        </w:rPr>
        <w:t xml:space="preserve">direkte av Leietaker overfor den enkelte tjenesteleverandør </w:t>
      </w:r>
      <w:proofErr w:type="spellStart"/>
      <w:r w:rsidR="00B45AB0">
        <w:rPr>
          <w:b w:val="0"/>
        </w:rPr>
        <w:t>m.v</w:t>
      </w:r>
      <w:proofErr w:type="spellEnd"/>
      <w:r w:rsidR="00B45AB0">
        <w:rPr>
          <w:b w:val="0"/>
        </w:rPr>
        <w:t>.  I den grad slike driftskostnader blir</w:t>
      </w:r>
      <w:r w:rsidR="00894310">
        <w:rPr>
          <w:b w:val="0"/>
        </w:rPr>
        <w:t xml:space="preserve"> betalt av</w:t>
      </w:r>
      <w:r w:rsidR="00B45AB0">
        <w:rPr>
          <w:b w:val="0"/>
        </w:rPr>
        <w:t xml:space="preserve"> Utleier, skal</w:t>
      </w:r>
      <w:r w:rsidR="00894310">
        <w:rPr>
          <w:b w:val="0"/>
        </w:rPr>
        <w:t xml:space="preserve"> dette</w:t>
      </w:r>
      <w:r w:rsidR="00B45AB0">
        <w:rPr>
          <w:b w:val="0"/>
        </w:rPr>
        <w:t xml:space="preserve"> viderefakturere</w:t>
      </w:r>
      <w:r w:rsidR="00894310">
        <w:rPr>
          <w:b w:val="0"/>
        </w:rPr>
        <w:t>s</w:t>
      </w:r>
      <w:r w:rsidR="00B45AB0">
        <w:rPr>
          <w:b w:val="0"/>
        </w:rPr>
        <w:t xml:space="preserve"> til Leietaker. </w:t>
      </w:r>
    </w:p>
    <w:p w:rsidR="00731C9E" w:rsidRDefault="00980495" w:rsidP="00731C9E">
      <w:pPr>
        <w:pStyle w:val="Overskrift2"/>
        <w:rPr>
          <w:b w:val="0"/>
        </w:rPr>
      </w:pPr>
      <w:r>
        <w:rPr>
          <w:b w:val="0"/>
        </w:rPr>
        <w:t xml:space="preserve">Driftskostnadene omfatter </w:t>
      </w:r>
      <w:r w:rsidR="00A93D6C" w:rsidRPr="00C04720">
        <w:rPr>
          <w:b w:val="0"/>
        </w:rPr>
        <w:t>alle forhold knyttet til</w:t>
      </w:r>
      <w:r w:rsidR="00665A34" w:rsidRPr="00C04720">
        <w:rPr>
          <w:b w:val="0"/>
        </w:rPr>
        <w:t xml:space="preserve"> </w:t>
      </w:r>
      <w:r w:rsidR="00A93D6C" w:rsidRPr="00C04720">
        <w:rPr>
          <w:b w:val="0"/>
        </w:rPr>
        <w:t>eiendomsdriften og vedlikehold av eiendommen, herunder offentlige og kommunale avgifter,</w:t>
      </w:r>
      <w:r w:rsidR="00665A34" w:rsidRPr="00C04720">
        <w:rPr>
          <w:b w:val="0"/>
        </w:rPr>
        <w:t xml:space="preserve"> </w:t>
      </w:r>
      <w:r w:rsidR="00A93D6C" w:rsidRPr="00C04720">
        <w:rPr>
          <w:b w:val="0"/>
        </w:rPr>
        <w:t>utgifter til oppvarming og eventuelt kjøling, utgifter til varmt vann, ventilasjon, brannvarsling,</w:t>
      </w:r>
      <w:r w:rsidR="00665A34" w:rsidRPr="00C04720">
        <w:rPr>
          <w:b w:val="0"/>
        </w:rPr>
        <w:t xml:space="preserve"> </w:t>
      </w:r>
      <w:r w:rsidR="00A93D6C" w:rsidRPr="00C04720">
        <w:rPr>
          <w:b w:val="0"/>
        </w:rPr>
        <w:t>alarmanlegg, dørtelefoner, renhold, vaktmestertjenester, snørydding, strøing, drift og</w:t>
      </w:r>
      <w:r w:rsidR="00665A34" w:rsidRPr="00C04720">
        <w:rPr>
          <w:b w:val="0"/>
        </w:rPr>
        <w:t xml:space="preserve"> </w:t>
      </w:r>
      <w:r w:rsidR="00A93D6C" w:rsidRPr="00C04720">
        <w:rPr>
          <w:b w:val="0"/>
        </w:rPr>
        <w:t>vedlikehold av tekniske installasjoner, m</w:t>
      </w:r>
      <w:r w:rsidR="00665A34" w:rsidRPr="00C04720">
        <w:rPr>
          <w:b w:val="0"/>
        </w:rPr>
        <w:t>ed unntak av utvendig bygningsm</w:t>
      </w:r>
      <w:r w:rsidR="00A93D6C" w:rsidRPr="00C04720">
        <w:rPr>
          <w:b w:val="0"/>
        </w:rPr>
        <w:t>essig vedlikehold</w:t>
      </w:r>
      <w:r w:rsidR="00A452DC">
        <w:rPr>
          <w:b w:val="0"/>
        </w:rPr>
        <w:t xml:space="preserve"> </w:t>
      </w:r>
      <w:r w:rsidR="00A93D6C" w:rsidRPr="00C04720">
        <w:rPr>
          <w:b w:val="0"/>
        </w:rPr>
        <w:t>og bygningsforsikring</w:t>
      </w:r>
      <w:r>
        <w:rPr>
          <w:b w:val="0"/>
        </w:rPr>
        <w:t xml:space="preserve"> som bekostes av Utleier</w:t>
      </w:r>
      <w:r w:rsidR="00A93D6C" w:rsidRPr="00C04720">
        <w:rPr>
          <w:b w:val="0"/>
        </w:rPr>
        <w:t>. Inn- og utvendig del av vinduer, karmer</w:t>
      </w:r>
      <w:r w:rsidR="00B45AB0">
        <w:rPr>
          <w:b w:val="0"/>
        </w:rPr>
        <w:t>,</w:t>
      </w:r>
      <w:r w:rsidR="00A93D6C" w:rsidRPr="00C04720">
        <w:rPr>
          <w:b w:val="0"/>
        </w:rPr>
        <w:t xml:space="preserve"> dører og</w:t>
      </w:r>
      <w:r w:rsidR="00665A34" w:rsidRPr="00C04720">
        <w:rPr>
          <w:b w:val="0"/>
        </w:rPr>
        <w:t xml:space="preserve"> </w:t>
      </w:r>
      <w:r w:rsidR="00A93D6C" w:rsidRPr="00C04720">
        <w:rPr>
          <w:b w:val="0"/>
        </w:rPr>
        <w:t>porter anses i denne sammenheng som innvendig vedlikehol</w:t>
      </w:r>
      <w:r>
        <w:rPr>
          <w:b w:val="0"/>
        </w:rPr>
        <w:t>d</w:t>
      </w:r>
      <w:r w:rsidR="00A93D6C" w:rsidRPr="00C04720">
        <w:rPr>
          <w:b w:val="0"/>
        </w:rPr>
        <w:t>.</w:t>
      </w:r>
      <w:r w:rsidR="00923576">
        <w:rPr>
          <w:b w:val="0"/>
        </w:rPr>
        <w:t xml:space="preserve"> For bussvaskemaskin </w:t>
      </w:r>
      <w:r>
        <w:rPr>
          <w:b w:val="0"/>
        </w:rPr>
        <w:t>inngås det</w:t>
      </w:r>
      <w:r w:rsidR="00923576">
        <w:rPr>
          <w:b w:val="0"/>
        </w:rPr>
        <w:t xml:space="preserve"> serviceavtale som del av </w:t>
      </w:r>
      <w:proofErr w:type="spellStart"/>
      <w:r w:rsidR="00923576">
        <w:rPr>
          <w:b w:val="0"/>
        </w:rPr>
        <w:t>driftskostandene</w:t>
      </w:r>
      <w:proofErr w:type="spellEnd"/>
      <w:r w:rsidR="00A93D6C" w:rsidRPr="00C04720">
        <w:rPr>
          <w:b w:val="0"/>
        </w:rPr>
        <w:t>.</w:t>
      </w:r>
      <w:r w:rsidR="00665A34" w:rsidRPr="00C04720">
        <w:rPr>
          <w:b w:val="0"/>
        </w:rPr>
        <w:t xml:space="preserve"> </w:t>
      </w:r>
      <w:r w:rsidR="00A93D6C" w:rsidRPr="00C04720">
        <w:rPr>
          <w:b w:val="0"/>
        </w:rPr>
        <w:t xml:space="preserve">Leietaker bekoster </w:t>
      </w:r>
      <w:r w:rsidR="00B45AB0">
        <w:rPr>
          <w:b w:val="0"/>
        </w:rPr>
        <w:t xml:space="preserve">også </w:t>
      </w:r>
      <w:r w:rsidR="00A93D6C" w:rsidRPr="00C04720">
        <w:rPr>
          <w:b w:val="0"/>
        </w:rPr>
        <w:t xml:space="preserve">alt driftsmateriell inklusive </w:t>
      </w:r>
      <w:proofErr w:type="spellStart"/>
      <w:r w:rsidR="00A93D6C" w:rsidRPr="00C04720">
        <w:rPr>
          <w:b w:val="0"/>
        </w:rPr>
        <w:t>skifting</w:t>
      </w:r>
      <w:proofErr w:type="spellEnd"/>
      <w:r w:rsidR="00A93D6C" w:rsidRPr="00C04720">
        <w:rPr>
          <w:b w:val="0"/>
        </w:rPr>
        <w:t xml:space="preserve"> av vaskebørster, lager og slanger.</w:t>
      </w:r>
      <w:r w:rsidRPr="00980495">
        <w:rPr>
          <w:b w:val="0"/>
        </w:rPr>
        <w:t xml:space="preserve"> </w:t>
      </w:r>
      <w:r>
        <w:rPr>
          <w:b w:val="0"/>
        </w:rPr>
        <w:t xml:space="preserve">Nærmere oversikt / ansvarsfordeling for drifts- og vedlikeholdskostnader fremgår av </w:t>
      </w:r>
      <w:r w:rsidR="00B45AB0">
        <w:rPr>
          <w:b w:val="0"/>
        </w:rPr>
        <w:t>vedlegg</w:t>
      </w:r>
      <w:r>
        <w:rPr>
          <w:b w:val="0"/>
        </w:rPr>
        <w:t xml:space="preserve"> </w:t>
      </w:r>
      <w:proofErr w:type="gramStart"/>
      <w:r>
        <w:rPr>
          <w:b w:val="0"/>
        </w:rPr>
        <w:t>[   ]</w:t>
      </w:r>
      <w:proofErr w:type="gramEnd"/>
      <w:r>
        <w:rPr>
          <w:b w:val="0"/>
        </w:rPr>
        <w:t xml:space="preserve">.  </w:t>
      </w:r>
    </w:p>
    <w:p w:rsidR="00972962" w:rsidRPr="00B45AB0" w:rsidRDefault="00972962" w:rsidP="00731C9E">
      <w:pPr>
        <w:pStyle w:val="Overskrift2"/>
        <w:rPr>
          <w:b w:val="0"/>
        </w:rPr>
      </w:pPr>
      <w:r w:rsidRPr="00731C9E">
        <w:rPr>
          <w:b w:val="0"/>
        </w:rPr>
        <w:t xml:space="preserve">Dersom Utleier </w:t>
      </w:r>
      <w:r w:rsidR="00B45AB0">
        <w:rPr>
          <w:b w:val="0"/>
        </w:rPr>
        <w:t>blir</w:t>
      </w:r>
      <w:r w:rsidRPr="00731C9E">
        <w:rPr>
          <w:b w:val="0"/>
        </w:rPr>
        <w:t xml:space="preserve"> pålagt å dekke eien</w:t>
      </w:r>
      <w:r w:rsidR="00731C9E" w:rsidRPr="00731C9E">
        <w:rPr>
          <w:b w:val="0"/>
        </w:rPr>
        <w:t>domsskatt for Leieobjek</w:t>
      </w:r>
      <w:r w:rsidR="00731C9E" w:rsidRPr="00A3548C">
        <w:rPr>
          <w:b w:val="0"/>
        </w:rPr>
        <w:t xml:space="preserve">tet i </w:t>
      </w:r>
      <w:proofErr w:type="spellStart"/>
      <w:r w:rsidR="00731C9E" w:rsidRPr="00A3548C">
        <w:rPr>
          <w:b w:val="0"/>
        </w:rPr>
        <w:t>hovedleieforholdet</w:t>
      </w:r>
      <w:proofErr w:type="spellEnd"/>
      <w:r w:rsidR="00731C9E" w:rsidRPr="00A3548C">
        <w:rPr>
          <w:b w:val="0"/>
        </w:rPr>
        <w:t xml:space="preserve">, </w:t>
      </w:r>
      <w:r w:rsidR="00B45AB0">
        <w:rPr>
          <w:b w:val="0"/>
        </w:rPr>
        <w:t xml:space="preserve">kan Utleier kreve tilsvarende dekning </w:t>
      </w:r>
      <w:r w:rsidR="00731C9E" w:rsidRPr="00B45AB0">
        <w:rPr>
          <w:b w:val="0"/>
        </w:rPr>
        <w:t xml:space="preserve">av </w:t>
      </w:r>
      <w:r w:rsidRPr="00B45AB0">
        <w:rPr>
          <w:b w:val="0"/>
        </w:rPr>
        <w:t>Leietaker</w:t>
      </w:r>
      <w:r w:rsidR="00731C9E" w:rsidRPr="00B45AB0">
        <w:rPr>
          <w:b w:val="0"/>
        </w:rPr>
        <w:t xml:space="preserve"> iht. </w:t>
      </w:r>
      <w:r w:rsidRPr="00B45AB0">
        <w:rPr>
          <w:b w:val="0"/>
        </w:rPr>
        <w:t xml:space="preserve">fremleieavtalen. </w:t>
      </w:r>
    </w:p>
    <w:p w:rsidR="00C04720" w:rsidRPr="00404CA0" w:rsidRDefault="00C04720" w:rsidP="00C04720">
      <w:pPr>
        <w:pStyle w:val="Overskrift1"/>
      </w:pPr>
      <w:r w:rsidRPr="00404CA0">
        <w:t>Merverdiavgift</w:t>
      </w:r>
      <w:r w:rsidRPr="00404CA0" w:rsidDel="002B196B">
        <w:t xml:space="preserve"> </w:t>
      </w:r>
    </w:p>
    <w:p w:rsidR="00C04720" w:rsidRPr="00632B76" w:rsidRDefault="00C04720" w:rsidP="00632B76">
      <w:pPr>
        <w:pStyle w:val="Overskrift2"/>
        <w:rPr>
          <w:b w:val="0"/>
        </w:rPr>
      </w:pPr>
      <w:r w:rsidRPr="000214FC">
        <w:rPr>
          <w:b w:val="0"/>
        </w:rPr>
        <w:t>Leietaker driver 100 % merverdiavgiftspliktig virk</w:t>
      </w:r>
      <w:r w:rsidR="00980495">
        <w:rPr>
          <w:b w:val="0"/>
        </w:rPr>
        <w:t xml:space="preserve">somhet i Leieobjektet. </w:t>
      </w:r>
      <w:r w:rsidRPr="000214FC">
        <w:rPr>
          <w:b w:val="0"/>
        </w:rPr>
        <w:t>Utleier er frivillig registrert i merverdiavgiftsmanntallet for de arealer, eller deler av areal</w:t>
      </w:r>
      <w:r w:rsidR="00980495">
        <w:rPr>
          <w:b w:val="0"/>
        </w:rPr>
        <w:t>er, leieforholdet omfatter, og</w:t>
      </w:r>
      <w:r w:rsidRPr="000214FC">
        <w:rPr>
          <w:b w:val="0"/>
        </w:rPr>
        <w:t xml:space="preserve"> leie og eventuelle andre utgifter knyttet til leieforholdet, </w:t>
      </w:r>
      <w:r w:rsidR="00980495">
        <w:rPr>
          <w:b w:val="0"/>
        </w:rPr>
        <w:t xml:space="preserve">skal </w:t>
      </w:r>
      <w:r w:rsidRPr="000214FC">
        <w:rPr>
          <w:b w:val="0"/>
        </w:rPr>
        <w:t xml:space="preserve">tillegges merverdiavgift med den til enhver tid gjeldende sats. </w:t>
      </w:r>
    </w:p>
    <w:p w:rsidR="00C04720" w:rsidRPr="00632B76" w:rsidRDefault="00C04720" w:rsidP="00632B76">
      <w:pPr>
        <w:pStyle w:val="Overskrift2"/>
        <w:rPr>
          <w:b w:val="0"/>
        </w:rPr>
      </w:pPr>
      <w:r w:rsidRPr="000214FC">
        <w:rPr>
          <w:b w:val="0"/>
        </w:rPr>
        <w:t>Leietaker er klar over at den faktiske disponering av Leieobjektet er avgjørende for Utleiers fradragsrett for inngående merverdiavgift. Endret bruk av Leieobjektet, i form enten av endret fak</w:t>
      </w:r>
      <w:r w:rsidR="00B220F4">
        <w:rPr>
          <w:b w:val="0"/>
        </w:rPr>
        <w:t>tisk bruk eller fremleie, er ikke tillatt.</w:t>
      </w:r>
    </w:p>
    <w:p w:rsidR="00C04720" w:rsidRPr="000214FC" w:rsidRDefault="00C04720" w:rsidP="00C04720">
      <w:pPr>
        <w:pStyle w:val="Overskrift2"/>
        <w:rPr>
          <w:b w:val="0"/>
        </w:rPr>
      </w:pPr>
      <w:r w:rsidRPr="000214FC">
        <w:rPr>
          <w:b w:val="0"/>
        </w:rPr>
        <w:t>Leietaker skal på bakgrunn av avgiftsmyndighetenes dokumentasjonskrav gi en skriftlig, årlig redegjørelse innen 31. desember over sin bruk av Leieobjektet, samt, ved</w:t>
      </w:r>
      <w:r w:rsidR="00B220F4">
        <w:rPr>
          <w:b w:val="0"/>
        </w:rPr>
        <w:t xml:space="preserve"> eventuell fremleie Utleier har akseptert</w:t>
      </w:r>
      <w:r w:rsidRPr="000214FC">
        <w:rPr>
          <w:b w:val="0"/>
        </w:rPr>
        <w:t xml:space="preserve">, også en bekreftelse på at fremleietaker er frivillig registrert for fremleien, samt en skriftlig redegjørelse fra fremleietaker over dennes bruk av Leieobjektet. </w:t>
      </w:r>
    </w:p>
    <w:p w:rsidR="00C04720" w:rsidRPr="000214FC" w:rsidRDefault="00C04720" w:rsidP="00C04720">
      <w:pPr>
        <w:pStyle w:val="Listeavsnitt"/>
        <w:ind w:left="1134" w:hanging="708"/>
        <w:rPr>
          <w:szCs w:val="22"/>
        </w:rPr>
      </w:pPr>
    </w:p>
    <w:p w:rsidR="00C04720" w:rsidRPr="00632B76" w:rsidRDefault="00C04720" w:rsidP="00632B76">
      <w:pPr>
        <w:pStyle w:val="Overskrift2"/>
        <w:rPr>
          <w:b w:val="0"/>
        </w:rPr>
      </w:pPr>
      <w:r w:rsidRPr="000214FC">
        <w:rPr>
          <w:b w:val="0"/>
        </w:rPr>
        <w:lastRenderedPageBreak/>
        <w:t>Dersom Utleier plikter å tilbakeføre/justere merverdiavgift etter merverdiavgiftslovens regler som følge av Leietakers bruksendring som nevnt over, skal Leietaker erstatte fullt ut tilbakeføringsbeløpet samt eventuelt rentekrav, tilleggsavgift og øvrige kostnader forbundet med tilbakeføringen/justeringen. Det samme gjelder dersom tilbakeføringskravet/justeringen skjer på bakgrunn av regelendringer eller formelle mangler eller forsømmelser fra Leietakers side, for eksempel manglende oversikt over Leietakers/fremleietakers bruk eller manglende bekreftelse på frivillig registrering.</w:t>
      </w:r>
    </w:p>
    <w:p w:rsidR="00C04720" w:rsidRPr="00632B76" w:rsidRDefault="00C04720" w:rsidP="00632B76">
      <w:pPr>
        <w:pStyle w:val="Overskrift2"/>
        <w:rPr>
          <w:b w:val="0"/>
        </w:rPr>
      </w:pPr>
      <w:r w:rsidRPr="000214FC">
        <w:rPr>
          <w:b w:val="0"/>
        </w:rPr>
        <w:t>Dersom Leietaker ønsker å fremleie Leieobjektet og Utleier har s</w:t>
      </w:r>
      <w:r w:rsidR="000D36EF">
        <w:rPr>
          <w:b w:val="0"/>
        </w:rPr>
        <w:t>a</w:t>
      </w:r>
      <w:r w:rsidR="00B220F4">
        <w:rPr>
          <w:b w:val="0"/>
        </w:rPr>
        <w:t>mtykket til dette</w:t>
      </w:r>
      <w:r w:rsidRPr="000214FC">
        <w:rPr>
          <w:b w:val="0"/>
        </w:rPr>
        <w:t>, plikter Leietaker umiddelbart å søke om frivillig registrering for leieperioden. Eventuelle tap for Utleier i form av redusert fradragsrett/justering som følge av fremleien eller Leietakers disposisjoner, pliktes erstatt</w:t>
      </w:r>
      <w:r w:rsidR="000D36EF">
        <w:rPr>
          <w:b w:val="0"/>
        </w:rPr>
        <w:t>et av Leietaker i henhold til 12</w:t>
      </w:r>
      <w:r w:rsidRPr="000214FC">
        <w:rPr>
          <w:b w:val="0"/>
        </w:rPr>
        <w:t xml:space="preserve">.4 over. Eventuelle utgifter forbundet med leietakers søknad om frivillig registrering ved fremleie bæres av Leietaker. Leietaker er dessuten ansvarlig for at den endelige fremleie skjer til virksomhet som gir rett til frivillig registrering. </w:t>
      </w:r>
    </w:p>
    <w:p w:rsidR="00C04720" w:rsidRPr="00632B76" w:rsidRDefault="00C04720" w:rsidP="00632B76">
      <w:pPr>
        <w:pStyle w:val="Overskrift2"/>
        <w:rPr>
          <w:b w:val="0"/>
        </w:rPr>
      </w:pPr>
      <w:r w:rsidRPr="000214FC">
        <w:rPr>
          <w:b w:val="0"/>
        </w:rPr>
        <w:t>Eventuelle erstatningskrav som følge av mislighold a</w:t>
      </w:r>
      <w:r w:rsidR="00A22F2D">
        <w:rPr>
          <w:b w:val="0"/>
        </w:rPr>
        <w:t>v bestemmelsene i dette punkt 12</w:t>
      </w:r>
      <w:r w:rsidRPr="000214FC">
        <w:rPr>
          <w:b w:val="0"/>
        </w:rPr>
        <w:t xml:space="preserve">, faller til betaling ved påkrav. Leieavtalens betalingsbestemmelser samt </w:t>
      </w:r>
      <w:proofErr w:type="spellStart"/>
      <w:r w:rsidRPr="000214FC">
        <w:rPr>
          <w:b w:val="0"/>
        </w:rPr>
        <w:t>misligholdsbestemmelsen</w:t>
      </w:r>
      <w:proofErr w:type="spellEnd"/>
      <w:r w:rsidRPr="000214FC">
        <w:rPr>
          <w:b w:val="0"/>
        </w:rPr>
        <w:t xml:space="preserve"> gjelder tilsvarende. </w:t>
      </w:r>
    </w:p>
    <w:p w:rsidR="00C04720" w:rsidRPr="000214FC" w:rsidRDefault="00C04720" w:rsidP="00C04720">
      <w:pPr>
        <w:pStyle w:val="Overskrift2"/>
        <w:rPr>
          <w:b w:val="0"/>
        </w:rPr>
      </w:pPr>
      <w:r w:rsidRPr="000214FC">
        <w:rPr>
          <w:b w:val="0"/>
        </w:rPr>
        <w:t>Ved opphør av leieforholdet, uansett grunnlag, skal leietaker og eventuelle fremleietakere beholde egne justeringsforpliktelser på bygningsmessige tiltak foretatt på Leieobjektet.</w:t>
      </w:r>
    </w:p>
    <w:p w:rsidR="00A93D6C" w:rsidRDefault="00665A34" w:rsidP="00665A34">
      <w:pPr>
        <w:pStyle w:val="Overskrift1"/>
      </w:pPr>
      <w:r>
        <w:t>OVERTAKEL</w:t>
      </w:r>
      <w:r w:rsidR="00A93D6C">
        <w:t>SE</w:t>
      </w:r>
    </w:p>
    <w:p w:rsidR="00444BCE" w:rsidRPr="00D17525" w:rsidRDefault="00444BCE" w:rsidP="00D17525">
      <w:pPr>
        <w:pStyle w:val="Overskrift2"/>
        <w:rPr>
          <w:b w:val="0"/>
        </w:rPr>
      </w:pPr>
      <w:r w:rsidRPr="00D17525">
        <w:rPr>
          <w:b w:val="0"/>
        </w:rPr>
        <w:t>Ved Leietakers overtakelse av Leieobjektet skal det gjennomføres en felles befaring av Leieobjektet</w:t>
      </w:r>
      <w:r w:rsidR="00D17525" w:rsidRPr="00D17525">
        <w:rPr>
          <w:b w:val="0"/>
        </w:rPr>
        <w:t xml:space="preserve"> (tidligere Operatør), ny Leietaker (ny Operatør) og Utleier (Ruter) deltar.</w:t>
      </w:r>
      <w:r w:rsidRPr="00D17525">
        <w:rPr>
          <w:b w:val="0"/>
        </w:rPr>
        <w:t xml:space="preserve"> Utleier skal føre protokoll fra befaringen</w:t>
      </w:r>
      <w:r w:rsidR="00C04720" w:rsidRPr="00D17525">
        <w:rPr>
          <w:b w:val="0"/>
        </w:rPr>
        <w:t xml:space="preserve"> med tillegg av bilder (oppbevart på cd-rom), som dokumenterer Leieobjektets stand på overtakelsestidspunktet</w:t>
      </w:r>
      <w:r w:rsidRPr="00D17525">
        <w:rPr>
          <w:b w:val="0"/>
        </w:rPr>
        <w:t xml:space="preserve">. Protokollen skal undertegnes av begge parter og vedlegges denne leieavtale som </w:t>
      </w:r>
      <w:r w:rsidR="00614B67" w:rsidRPr="00D17525">
        <w:rPr>
          <w:b w:val="0"/>
        </w:rPr>
        <w:t>vedlegg nr. 5</w:t>
      </w:r>
      <w:r w:rsidRPr="00D17525">
        <w:rPr>
          <w:b w:val="0"/>
        </w:rPr>
        <w:t xml:space="preserve">. </w:t>
      </w:r>
    </w:p>
    <w:p w:rsidR="00444BCE" w:rsidRPr="00632B76" w:rsidRDefault="00444BCE" w:rsidP="00632B76">
      <w:pPr>
        <w:pStyle w:val="Overskrift2"/>
        <w:rPr>
          <w:b w:val="0"/>
        </w:rPr>
      </w:pPr>
      <w:r w:rsidRPr="0027470B">
        <w:rPr>
          <w:b w:val="0"/>
        </w:rPr>
        <w:t xml:space="preserve">Utleier kan kreve at Leietaker deltar på en </w:t>
      </w:r>
      <w:proofErr w:type="spellStart"/>
      <w:r w:rsidRPr="0027470B">
        <w:rPr>
          <w:b w:val="0"/>
        </w:rPr>
        <w:t>forbefaring</w:t>
      </w:r>
      <w:proofErr w:type="spellEnd"/>
      <w:r w:rsidRPr="0027470B">
        <w:rPr>
          <w:b w:val="0"/>
        </w:rPr>
        <w:t xml:space="preserve"> senest </w:t>
      </w:r>
      <w:proofErr w:type="gramStart"/>
      <w:r w:rsidRPr="0027470B">
        <w:rPr>
          <w:b w:val="0"/>
        </w:rPr>
        <w:t>[  ]</w:t>
      </w:r>
      <w:proofErr w:type="gramEnd"/>
      <w:r w:rsidRPr="0027470B">
        <w:rPr>
          <w:b w:val="0"/>
        </w:rPr>
        <w:t xml:space="preserve"> uker før overtakelse, hvor formålet er å identifisere eventuelle feil og mangler på et</w:t>
      </w:r>
      <w:r w:rsidR="00B220F4">
        <w:rPr>
          <w:b w:val="0"/>
        </w:rPr>
        <w:t xml:space="preserve"> tidlig tidspunkt</w:t>
      </w:r>
      <w:r w:rsidRPr="0027470B">
        <w:rPr>
          <w:b w:val="0"/>
        </w:rPr>
        <w:t xml:space="preserve">. Slik </w:t>
      </w:r>
      <w:proofErr w:type="spellStart"/>
      <w:r w:rsidRPr="0027470B">
        <w:rPr>
          <w:b w:val="0"/>
        </w:rPr>
        <w:t>forbefaring</w:t>
      </w:r>
      <w:proofErr w:type="spellEnd"/>
      <w:r w:rsidRPr="0027470B">
        <w:rPr>
          <w:b w:val="0"/>
        </w:rPr>
        <w:t xml:space="preserve"> skal protokolleres på stedet.</w:t>
      </w:r>
    </w:p>
    <w:p w:rsidR="00444BCE" w:rsidRPr="00632B76" w:rsidRDefault="00B220F4" w:rsidP="00632B76">
      <w:pPr>
        <w:pStyle w:val="Overskrift2"/>
        <w:rPr>
          <w:b w:val="0"/>
        </w:rPr>
      </w:pPr>
      <w:r>
        <w:rPr>
          <w:b w:val="0"/>
        </w:rPr>
        <w:t>Leieobjektet</w:t>
      </w:r>
      <w:r w:rsidR="00C04720" w:rsidRPr="00C04720">
        <w:rPr>
          <w:b w:val="0"/>
        </w:rPr>
        <w:t xml:space="preserve"> overtas</w:t>
      </w:r>
      <w:r>
        <w:rPr>
          <w:b w:val="0"/>
        </w:rPr>
        <w:t xml:space="preserve"> slik det fremgår av punkt 3, ryddet og grovrengjort, og for øvrig</w:t>
      </w:r>
      <w:r w:rsidR="00C04720" w:rsidRPr="00C04720">
        <w:rPr>
          <w:b w:val="0"/>
        </w:rPr>
        <w:t xml:space="preserve"> i den sta</w:t>
      </w:r>
      <w:r>
        <w:rPr>
          <w:b w:val="0"/>
        </w:rPr>
        <w:t>nd det er</w:t>
      </w:r>
      <w:r w:rsidR="00C04720" w:rsidRPr="00C04720">
        <w:rPr>
          <w:b w:val="0"/>
        </w:rPr>
        <w:t xml:space="preserve"> ved </w:t>
      </w:r>
      <w:r>
        <w:rPr>
          <w:b w:val="0"/>
        </w:rPr>
        <w:t>overtakelses</w:t>
      </w:r>
      <w:r w:rsidR="00C04720" w:rsidRPr="00C04720">
        <w:rPr>
          <w:b w:val="0"/>
        </w:rPr>
        <w:t>befaring</w:t>
      </w:r>
      <w:r>
        <w:rPr>
          <w:b w:val="0"/>
        </w:rPr>
        <w:t>en</w:t>
      </w:r>
      <w:r w:rsidR="00C04720" w:rsidRPr="00C04720">
        <w:rPr>
          <w:b w:val="0"/>
        </w:rPr>
        <w:t>, jf. punkt 13.1</w:t>
      </w:r>
      <w:r w:rsidR="00444BCE" w:rsidRPr="00C04720">
        <w:rPr>
          <w:b w:val="0"/>
        </w:rPr>
        <w:t xml:space="preserve">. </w:t>
      </w:r>
      <w:r>
        <w:rPr>
          <w:b w:val="0"/>
        </w:rPr>
        <w:t xml:space="preserve"> </w:t>
      </w:r>
    </w:p>
    <w:p w:rsidR="00444BCE" w:rsidRPr="00632B76" w:rsidRDefault="00444BCE" w:rsidP="00632B76">
      <w:pPr>
        <w:pStyle w:val="Overskrift2"/>
        <w:rPr>
          <w:b w:val="0"/>
        </w:rPr>
      </w:pPr>
      <w:r w:rsidRPr="0027470B">
        <w:rPr>
          <w:b w:val="0"/>
        </w:rPr>
        <w:t xml:space="preserve">Dersom Leietaker mener at det foreligger avvik eller mangler ved overtakelsen, skal disse </w:t>
      </w:r>
      <w:r w:rsidR="00C04720" w:rsidRPr="00C04720">
        <w:rPr>
          <w:b w:val="0"/>
        </w:rPr>
        <w:t xml:space="preserve">protokolleres </w:t>
      </w:r>
      <w:r w:rsidR="00C04720">
        <w:rPr>
          <w:b w:val="0"/>
        </w:rPr>
        <w:t xml:space="preserve">og gis </w:t>
      </w:r>
      <w:r w:rsidR="00B220F4">
        <w:rPr>
          <w:b w:val="0"/>
        </w:rPr>
        <w:t xml:space="preserve">rimelig </w:t>
      </w:r>
      <w:r w:rsidR="00C04720" w:rsidRPr="00C04720">
        <w:rPr>
          <w:b w:val="0"/>
        </w:rPr>
        <w:t>frist for utbedring</w:t>
      </w:r>
      <w:r w:rsidR="00C04720">
        <w:rPr>
          <w:b w:val="0"/>
        </w:rPr>
        <w:t>.</w:t>
      </w:r>
    </w:p>
    <w:p w:rsidR="00444BCE" w:rsidRPr="00632B76" w:rsidRDefault="00444BCE" w:rsidP="00A93D6C">
      <w:pPr>
        <w:pStyle w:val="Overskrift2"/>
        <w:rPr>
          <w:b w:val="0"/>
        </w:rPr>
      </w:pPr>
      <w:r w:rsidRPr="0027470B">
        <w:rPr>
          <w:b w:val="0"/>
        </w:rPr>
        <w:t xml:space="preserve">Leietaker må selv vurdere behovet for å sikre Leieobjektet, herunder behovet for å skifte ut låsesylindre, endre koder </w:t>
      </w:r>
      <w:proofErr w:type="spellStart"/>
      <w:r w:rsidRPr="0027470B">
        <w:rPr>
          <w:b w:val="0"/>
        </w:rPr>
        <w:t>m.v</w:t>
      </w:r>
      <w:proofErr w:type="spellEnd"/>
      <w:r w:rsidRPr="0027470B">
        <w:rPr>
          <w:b w:val="0"/>
        </w:rPr>
        <w:t xml:space="preserve">. Leietaker dekker selv kostnader forbundet med slike tiltak. </w:t>
      </w:r>
    </w:p>
    <w:p w:rsidR="00A93D6C" w:rsidRDefault="00A93D6C" w:rsidP="00665A34">
      <w:pPr>
        <w:pStyle w:val="Overskrift1"/>
      </w:pPr>
      <w:r>
        <w:t>FORSIKRING</w:t>
      </w:r>
    </w:p>
    <w:p w:rsidR="00C04720" w:rsidRDefault="00A93D6C" w:rsidP="00A93D6C">
      <w:pPr>
        <w:pStyle w:val="Overskrift2"/>
        <w:rPr>
          <w:b w:val="0"/>
        </w:rPr>
      </w:pPr>
      <w:r w:rsidRPr="00C04720">
        <w:rPr>
          <w:b w:val="0"/>
        </w:rPr>
        <w:t>Hver av partene holder sine interesser fors</w:t>
      </w:r>
      <w:r w:rsidR="00C04720" w:rsidRPr="00C04720">
        <w:rPr>
          <w:b w:val="0"/>
        </w:rPr>
        <w:t xml:space="preserve">ikret. </w:t>
      </w:r>
    </w:p>
    <w:p w:rsidR="00632B76" w:rsidRPr="00632B76" w:rsidRDefault="00632B76" w:rsidP="00632B76"/>
    <w:p w:rsidR="00665A34" w:rsidRPr="00632B76" w:rsidRDefault="00C04720" w:rsidP="00A93D6C">
      <w:pPr>
        <w:pStyle w:val="Overskrift2"/>
        <w:rPr>
          <w:b w:val="0"/>
        </w:rPr>
      </w:pPr>
      <w:r>
        <w:rPr>
          <w:b w:val="0"/>
        </w:rPr>
        <w:lastRenderedPageBreak/>
        <w:t>Medfører L</w:t>
      </w:r>
      <w:r w:rsidRPr="0012423E">
        <w:rPr>
          <w:b w:val="0"/>
        </w:rPr>
        <w:t xml:space="preserve">eietakers virksomhet forhøyelse av eiendommens forsikringspremier eller faste avgifter, eller pålegg fra </w:t>
      </w:r>
      <w:r>
        <w:rPr>
          <w:b w:val="0"/>
        </w:rPr>
        <w:t>U</w:t>
      </w:r>
      <w:r w:rsidRPr="0012423E">
        <w:rPr>
          <w:b w:val="0"/>
        </w:rPr>
        <w:t>tleiers forsikringsselskap om inve</w:t>
      </w:r>
      <w:r>
        <w:rPr>
          <w:b w:val="0"/>
        </w:rPr>
        <w:t>steringer, plikter L</w:t>
      </w:r>
      <w:r w:rsidRPr="0012423E">
        <w:rPr>
          <w:b w:val="0"/>
        </w:rPr>
        <w:t>eietaker å dekke utgiften.</w:t>
      </w:r>
      <w:r>
        <w:rPr>
          <w:b w:val="0"/>
        </w:rPr>
        <w:t xml:space="preserve"> Leietaker plikter å melde til U</w:t>
      </w:r>
      <w:r w:rsidRPr="0012423E">
        <w:rPr>
          <w:b w:val="0"/>
        </w:rPr>
        <w:t xml:space="preserve">tleier ethvert forhold og/eller endring i forhold ved virksomheten, som kan få følger for </w:t>
      </w:r>
      <w:r>
        <w:rPr>
          <w:b w:val="0"/>
        </w:rPr>
        <w:t>eiendommens forsikringspremie.</w:t>
      </w:r>
      <w:r w:rsidR="00A93D6C" w:rsidRPr="00C04720">
        <w:rPr>
          <w:b w:val="0"/>
        </w:rPr>
        <w:t xml:space="preserve"> Utleier har ikke ansvar for skader eller tap som måtte oppstå ved innbrudd,</w:t>
      </w:r>
      <w:r w:rsidR="00665A34" w:rsidRPr="00C04720">
        <w:rPr>
          <w:b w:val="0"/>
        </w:rPr>
        <w:t xml:space="preserve"> </w:t>
      </w:r>
      <w:r w:rsidR="00A93D6C" w:rsidRPr="00C04720">
        <w:rPr>
          <w:b w:val="0"/>
        </w:rPr>
        <w:t>brann, vannskade mv., uto</w:t>
      </w:r>
      <w:r w:rsidR="00665A34" w:rsidRPr="00C04720">
        <w:rPr>
          <w:b w:val="0"/>
        </w:rPr>
        <w:t>ver det som dekkes av de forsikr</w:t>
      </w:r>
      <w:r w:rsidRPr="00C04720">
        <w:rPr>
          <w:b w:val="0"/>
        </w:rPr>
        <w:t>inger U</w:t>
      </w:r>
      <w:r w:rsidR="00A93D6C" w:rsidRPr="00C04720">
        <w:rPr>
          <w:b w:val="0"/>
        </w:rPr>
        <w:t>tleier har som huseier.</w:t>
      </w:r>
      <w:r w:rsidR="00665A34" w:rsidRPr="00C04720">
        <w:rPr>
          <w:b w:val="0"/>
        </w:rPr>
        <w:t xml:space="preserve"> </w:t>
      </w:r>
      <w:r w:rsidR="00A93D6C" w:rsidRPr="00C04720">
        <w:rPr>
          <w:b w:val="0"/>
        </w:rPr>
        <w:t xml:space="preserve">Dette gjelder likevel ikke skader som skyldes </w:t>
      </w:r>
      <w:r w:rsidRPr="00C04720">
        <w:rPr>
          <w:b w:val="0"/>
        </w:rPr>
        <w:t>U</w:t>
      </w:r>
      <w:r w:rsidR="00A93D6C" w:rsidRPr="00C04720">
        <w:rPr>
          <w:b w:val="0"/>
        </w:rPr>
        <w:t>tleiers mislighold.</w:t>
      </w:r>
    </w:p>
    <w:p w:rsidR="00C84D58" w:rsidRPr="00632B76" w:rsidRDefault="00A93D6C" w:rsidP="00A93D6C">
      <w:pPr>
        <w:pStyle w:val="Overskrift2"/>
        <w:rPr>
          <w:b w:val="0"/>
        </w:rPr>
      </w:pPr>
      <w:r w:rsidRPr="00C04720">
        <w:rPr>
          <w:b w:val="0"/>
        </w:rPr>
        <w:t>Leietaker forsikrer egen bygningsmessig innredning, fast og løst inventar,</w:t>
      </w:r>
      <w:r w:rsidR="00665A34" w:rsidRPr="00C04720">
        <w:rPr>
          <w:b w:val="0"/>
        </w:rPr>
        <w:t xml:space="preserve"> </w:t>
      </w:r>
      <w:r w:rsidRPr="00C04720">
        <w:rPr>
          <w:b w:val="0"/>
        </w:rPr>
        <w:t>løsøre, maskiner,</w:t>
      </w:r>
      <w:r w:rsidR="00665A34" w:rsidRPr="00C04720">
        <w:rPr>
          <w:b w:val="0"/>
        </w:rPr>
        <w:t xml:space="preserve"> </w:t>
      </w:r>
      <w:r w:rsidRPr="00C04720">
        <w:rPr>
          <w:b w:val="0"/>
        </w:rPr>
        <w:t>varer, driftstap og ansvar på kombinert bedriftsforsikring. I tillegg til egne interesser skal</w:t>
      </w:r>
      <w:r w:rsidR="00665A34" w:rsidRPr="00C04720">
        <w:rPr>
          <w:b w:val="0"/>
        </w:rPr>
        <w:t xml:space="preserve"> </w:t>
      </w:r>
      <w:r w:rsidR="00C04720">
        <w:rPr>
          <w:b w:val="0"/>
        </w:rPr>
        <w:t>L</w:t>
      </w:r>
      <w:r w:rsidRPr="00C04720">
        <w:rPr>
          <w:b w:val="0"/>
        </w:rPr>
        <w:t>eietaker dekke glassforsikring. Leietakers forsikr</w:t>
      </w:r>
      <w:r w:rsidR="00C04720">
        <w:rPr>
          <w:b w:val="0"/>
        </w:rPr>
        <w:t>ing skal være slik utformet at U</w:t>
      </w:r>
      <w:r w:rsidRPr="00C04720">
        <w:rPr>
          <w:b w:val="0"/>
        </w:rPr>
        <w:t>tleier holdes</w:t>
      </w:r>
      <w:r w:rsidR="00665A34" w:rsidRPr="00C04720">
        <w:rPr>
          <w:b w:val="0"/>
        </w:rPr>
        <w:t xml:space="preserve"> </w:t>
      </w:r>
      <w:r w:rsidRPr="00C04720">
        <w:rPr>
          <w:b w:val="0"/>
        </w:rPr>
        <w:t>skadesløs i forbindelse med skader som opp</w:t>
      </w:r>
      <w:r w:rsidR="00C04720">
        <w:rPr>
          <w:b w:val="0"/>
        </w:rPr>
        <w:t>står i Leieobjektet eller på</w:t>
      </w:r>
      <w:r w:rsidRPr="00C04720">
        <w:rPr>
          <w:b w:val="0"/>
        </w:rPr>
        <w:t xml:space="preserve"> annen måte som</w:t>
      </w:r>
      <w:r w:rsidR="00665A34" w:rsidRPr="00C04720">
        <w:rPr>
          <w:b w:val="0"/>
        </w:rPr>
        <w:t xml:space="preserve"> følge av leieforholdet. Skade på</w:t>
      </w:r>
      <w:r w:rsidR="00C04720">
        <w:rPr>
          <w:b w:val="0"/>
        </w:rPr>
        <w:t>ført L</w:t>
      </w:r>
      <w:r w:rsidRPr="00C04720">
        <w:rPr>
          <w:b w:val="0"/>
        </w:rPr>
        <w:t>eietaker som følge av avbrudd, forsinkelser eller oppgjør</w:t>
      </w:r>
      <w:r w:rsidR="00665A34" w:rsidRPr="00C04720">
        <w:rPr>
          <w:b w:val="0"/>
        </w:rPr>
        <w:t xml:space="preserve"> </w:t>
      </w:r>
      <w:r w:rsidRPr="00C04720">
        <w:rPr>
          <w:b w:val="0"/>
        </w:rPr>
        <w:t xml:space="preserve">i henhold til dette punkt, er </w:t>
      </w:r>
      <w:r w:rsidR="00C04720">
        <w:rPr>
          <w:b w:val="0"/>
        </w:rPr>
        <w:t>L</w:t>
      </w:r>
      <w:r w:rsidRPr="00C04720">
        <w:rPr>
          <w:b w:val="0"/>
        </w:rPr>
        <w:t xml:space="preserve">eietakers ansvar. Ved skade på </w:t>
      </w:r>
      <w:r w:rsidR="00C04720">
        <w:rPr>
          <w:b w:val="0"/>
        </w:rPr>
        <w:t>Leieobjektet</w:t>
      </w:r>
      <w:r w:rsidRPr="00C04720">
        <w:rPr>
          <w:b w:val="0"/>
        </w:rPr>
        <w:t xml:space="preserve"> s</w:t>
      </w:r>
      <w:r w:rsidR="00C04720">
        <w:rPr>
          <w:b w:val="0"/>
        </w:rPr>
        <w:t>kal L</w:t>
      </w:r>
      <w:r w:rsidRPr="00C04720">
        <w:rPr>
          <w:b w:val="0"/>
        </w:rPr>
        <w:t>eietakers forsikring</w:t>
      </w:r>
      <w:r w:rsidR="00C84D58" w:rsidRPr="00C04720">
        <w:rPr>
          <w:b w:val="0"/>
        </w:rPr>
        <w:t xml:space="preserve"> </w:t>
      </w:r>
      <w:r w:rsidRPr="00C04720">
        <w:rPr>
          <w:b w:val="0"/>
        </w:rPr>
        <w:t xml:space="preserve">benyttes så langt </w:t>
      </w:r>
      <w:r w:rsidR="00C84D58" w:rsidRPr="00C04720">
        <w:rPr>
          <w:b w:val="0"/>
        </w:rPr>
        <w:t>den dekker, inkludert mulig egenandel, f</w:t>
      </w:r>
      <w:r w:rsidR="00C04720">
        <w:rPr>
          <w:b w:val="0"/>
        </w:rPr>
        <w:t>ør U</w:t>
      </w:r>
      <w:r w:rsidRPr="00C04720">
        <w:rPr>
          <w:b w:val="0"/>
        </w:rPr>
        <w:t>tleiers forsikring benyttes.</w:t>
      </w:r>
    </w:p>
    <w:p w:rsidR="00A93D6C" w:rsidRDefault="00A93D6C" w:rsidP="00C84D58">
      <w:pPr>
        <w:pStyle w:val="Overskrift1"/>
      </w:pPr>
      <w:r>
        <w:t>FRAFLYTTING</w:t>
      </w:r>
    </w:p>
    <w:p w:rsidR="00DD2812" w:rsidRPr="00632B76" w:rsidRDefault="00DD2812" w:rsidP="00DD2812">
      <w:pPr>
        <w:pStyle w:val="Overskrift2"/>
        <w:rPr>
          <w:b w:val="0"/>
        </w:rPr>
      </w:pPr>
      <w:r w:rsidRPr="000214FC">
        <w:rPr>
          <w:b w:val="0"/>
        </w:rPr>
        <w:t xml:space="preserve">Leietaker skal uoppfordret flytte ut ved leieforholdets opphør. </w:t>
      </w:r>
    </w:p>
    <w:p w:rsidR="009E1708" w:rsidRDefault="00DD2812" w:rsidP="00DD2812">
      <w:pPr>
        <w:pStyle w:val="Overskrift2"/>
        <w:rPr>
          <w:b w:val="0"/>
        </w:rPr>
      </w:pPr>
      <w:r>
        <w:rPr>
          <w:b w:val="0"/>
        </w:rPr>
        <w:t>Ved fraflytting skal L</w:t>
      </w:r>
      <w:r w:rsidR="00A93D6C" w:rsidRPr="00C04720">
        <w:rPr>
          <w:b w:val="0"/>
        </w:rPr>
        <w:t xml:space="preserve">eietaker levere tilbake </w:t>
      </w:r>
      <w:r>
        <w:rPr>
          <w:b w:val="0"/>
        </w:rPr>
        <w:t>Leieobjektet</w:t>
      </w:r>
      <w:r w:rsidR="00A93D6C" w:rsidRPr="00C04720">
        <w:rPr>
          <w:b w:val="0"/>
        </w:rPr>
        <w:t xml:space="preserve"> i vel vedlikeholdt stand, ryddiggjort</w:t>
      </w:r>
      <w:r w:rsidR="00C84D58" w:rsidRPr="00C04720">
        <w:rPr>
          <w:b w:val="0"/>
        </w:rPr>
        <w:t xml:space="preserve"> </w:t>
      </w:r>
      <w:r w:rsidR="00A93D6C" w:rsidRPr="00C04720">
        <w:rPr>
          <w:b w:val="0"/>
        </w:rPr>
        <w:t>og rengjort med hele vi</w:t>
      </w:r>
      <w:r w:rsidR="001513B8">
        <w:rPr>
          <w:b w:val="0"/>
        </w:rPr>
        <w:t>ndusruter og med den innredning og planløsning</w:t>
      </w:r>
      <w:r w:rsidR="00A93D6C" w:rsidRPr="00C04720">
        <w:rPr>
          <w:b w:val="0"/>
        </w:rPr>
        <w:t xml:space="preserve"> som var ved overtakelse</w:t>
      </w:r>
      <w:r w:rsidR="001513B8">
        <w:rPr>
          <w:b w:val="0"/>
        </w:rPr>
        <w:t xml:space="preserve">, med mindre annet </w:t>
      </w:r>
      <w:r w:rsidR="00A93D6C" w:rsidRPr="00C04720">
        <w:rPr>
          <w:b w:val="0"/>
        </w:rPr>
        <w:t xml:space="preserve">er </w:t>
      </w:r>
      <w:r w:rsidR="001513B8">
        <w:rPr>
          <w:b w:val="0"/>
        </w:rPr>
        <w:t xml:space="preserve">skriftlig </w:t>
      </w:r>
      <w:r w:rsidR="00A93D6C" w:rsidRPr="00C04720">
        <w:rPr>
          <w:b w:val="0"/>
        </w:rPr>
        <w:t xml:space="preserve">avtalt. </w:t>
      </w:r>
    </w:p>
    <w:p w:rsidR="00C84D58" w:rsidRPr="00632B76" w:rsidRDefault="009E1708" w:rsidP="00A93D6C">
      <w:pPr>
        <w:pStyle w:val="Overskrift2"/>
        <w:rPr>
          <w:b w:val="0"/>
        </w:rPr>
      </w:pPr>
      <w:r w:rsidRPr="009E1708">
        <w:rPr>
          <w:b w:val="0"/>
        </w:rPr>
        <w:t>Fast oppførte skillevegger, elektrisk utstyr, annet inventar og teknisk utstyr som er å betrakte som en del av</w:t>
      </w:r>
      <w:r w:rsidR="001513B8">
        <w:rPr>
          <w:b w:val="0"/>
        </w:rPr>
        <w:t xml:space="preserve"> Leieobjektet og som er anbrakt</w:t>
      </w:r>
      <w:r w:rsidRPr="009E1708">
        <w:rPr>
          <w:b w:val="0"/>
        </w:rPr>
        <w:t xml:space="preserve"> av Leietaker, tilfaller Utleier vederlagsfritt med mindre Utleier pålegger Leietaker å fjerne slike </w:t>
      </w:r>
      <w:r w:rsidR="001513B8">
        <w:rPr>
          <w:b w:val="0"/>
        </w:rPr>
        <w:t>arbeider/</w:t>
      </w:r>
      <w:r w:rsidRPr="009E1708">
        <w:rPr>
          <w:b w:val="0"/>
        </w:rPr>
        <w:t>innretninger. Leietaker plikter i så tilfelle å fjerne innretningene for egen regning. Leietaker tilkommer ingen</w:t>
      </w:r>
      <w:r w:rsidR="001513B8">
        <w:rPr>
          <w:b w:val="0"/>
        </w:rPr>
        <w:t xml:space="preserve"> erstatning for </w:t>
      </w:r>
      <w:r w:rsidRPr="009E1708">
        <w:rPr>
          <w:b w:val="0"/>
        </w:rPr>
        <w:t>forbedringer i Lei</w:t>
      </w:r>
      <w:r w:rsidR="001513B8">
        <w:rPr>
          <w:b w:val="0"/>
        </w:rPr>
        <w:t>eobjektet som han selv har utført</w:t>
      </w:r>
      <w:r w:rsidRPr="009E1708">
        <w:rPr>
          <w:b w:val="0"/>
        </w:rPr>
        <w:t>, med mindre dette er skriftlig avtalt mellom partene. Husleieloven § 10-2, 4. ledd samt §§ 10-5 og 10-6 gjelder ikke.</w:t>
      </w:r>
    </w:p>
    <w:p w:rsidR="009E1708" w:rsidRPr="00632B76" w:rsidRDefault="00A93D6C" w:rsidP="009E1708">
      <w:pPr>
        <w:pStyle w:val="Overskrift2"/>
        <w:rPr>
          <w:b w:val="0"/>
        </w:rPr>
      </w:pPr>
      <w:r w:rsidRPr="00C04720">
        <w:rPr>
          <w:b w:val="0"/>
        </w:rPr>
        <w:t>I god tid før leieforholdets opphør skal det avho</w:t>
      </w:r>
      <w:r w:rsidR="00DD2812">
        <w:rPr>
          <w:b w:val="0"/>
        </w:rPr>
        <w:t>ldes en felles befaring mellom L</w:t>
      </w:r>
      <w:r w:rsidRPr="00C04720">
        <w:rPr>
          <w:b w:val="0"/>
        </w:rPr>
        <w:t>eietaker</w:t>
      </w:r>
      <w:r w:rsidR="00DD2812">
        <w:rPr>
          <w:b w:val="0"/>
        </w:rPr>
        <w:t xml:space="preserve"> og U</w:t>
      </w:r>
      <w:r w:rsidR="00C84D58" w:rsidRPr="00C04720">
        <w:rPr>
          <w:b w:val="0"/>
        </w:rPr>
        <w:t>tleier for å fast</w:t>
      </w:r>
      <w:r w:rsidRPr="00C04720">
        <w:rPr>
          <w:b w:val="0"/>
        </w:rPr>
        <w:t>legge eventuelt nødvendig arbeid for å bringe lokalene i den stand</w:t>
      </w:r>
      <w:r w:rsidR="00C84D58" w:rsidRPr="00C04720">
        <w:rPr>
          <w:b w:val="0"/>
        </w:rPr>
        <w:t xml:space="preserve"> </w:t>
      </w:r>
      <w:r w:rsidRPr="00C04720">
        <w:rPr>
          <w:b w:val="0"/>
        </w:rPr>
        <w:t xml:space="preserve">de skal være ved </w:t>
      </w:r>
      <w:r w:rsidR="00C84D58" w:rsidRPr="00C04720">
        <w:rPr>
          <w:b w:val="0"/>
        </w:rPr>
        <w:t>t</w:t>
      </w:r>
      <w:r w:rsidRPr="00C04720">
        <w:rPr>
          <w:b w:val="0"/>
        </w:rPr>
        <w:t>ilbakelevering.</w:t>
      </w:r>
      <w:r w:rsidR="00DD2812">
        <w:rPr>
          <w:b w:val="0"/>
        </w:rPr>
        <w:t xml:space="preserve"> </w:t>
      </w:r>
      <w:r w:rsidR="00DD2812" w:rsidRPr="000214FC">
        <w:rPr>
          <w:b w:val="0"/>
        </w:rPr>
        <w:t xml:space="preserve">Utleier kan kreve at dette gjennomføres samtidig med tilsvarende befaring mellom Utleier og </w:t>
      </w:r>
      <w:proofErr w:type="spellStart"/>
      <w:r w:rsidR="00DD2812" w:rsidRPr="000214FC">
        <w:rPr>
          <w:b w:val="0"/>
        </w:rPr>
        <w:t>hovedutleier</w:t>
      </w:r>
      <w:proofErr w:type="spellEnd"/>
      <w:r w:rsidR="00DD2812" w:rsidRPr="000214FC">
        <w:rPr>
          <w:b w:val="0"/>
        </w:rPr>
        <w:t xml:space="preserve">, slik at både Utleier, Leietaker og </w:t>
      </w:r>
      <w:proofErr w:type="spellStart"/>
      <w:r w:rsidR="00DD2812" w:rsidRPr="000214FC">
        <w:rPr>
          <w:b w:val="0"/>
        </w:rPr>
        <w:t>hovedutleier</w:t>
      </w:r>
      <w:proofErr w:type="spellEnd"/>
      <w:r w:rsidR="00DD2812" w:rsidRPr="000214FC">
        <w:rPr>
          <w:b w:val="0"/>
        </w:rPr>
        <w:t xml:space="preserve"> deltar parallelt på befaringen. Utleier skal føre en overtakelsesprotokoll som undertegnes av begge parter.</w:t>
      </w:r>
    </w:p>
    <w:p w:rsidR="00DD2812" w:rsidRPr="00632B76" w:rsidRDefault="001513B8" w:rsidP="00DD2812">
      <w:pPr>
        <w:pStyle w:val="Overskrift2"/>
        <w:rPr>
          <w:b w:val="0"/>
        </w:rPr>
      </w:pPr>
      <w:r>
        <w:rPr>
          <w:b w:val="0"/>
        </w:rPr>
        <w:t>E</w:t>
      </w:r>
      <w:r w:rsidR="009E1708" w:rsidRPr="009E1708">
        <w:rPr>
          <w:b w:val="0"/>
        </w:rPr>
        <w:t>ventuelle</w:t>
      </w:r>
      <w:r>
        <w:rPr>
          <w:b w:val="0"/>
        </w:rPr>
        <w:t xml:space="preserve"> skader og</w:t>
      </w:r>
      <w:r w:rsidR="009E1708" w:rsidRPr="009E1708">
        <w:rPr>
          <w:b w:val="0"/>
        </w:rPr>
        <w:t xml:space="preserve"> mangler</w:t>
      </w:r>
      <w:r>
        <w:rPr>
          <w:b w:val="0"/>
        </w:rPr>
        <w:t>, herunder manglende vedlikehold eller tilbakeføring av endringsarbeider,</w:t>
      </w:r>
      <w:r w:rsidR="009E1708" w:rsidRPr="009E1708">
        <w:rPr>
          <w:b w:val="0"/>
        </w:rPr>
        <w:t xml:space="preserve"> </w:t>
      </w:r>
      <w:r w:rsidR="00E2510B">
        <w:rPr>
          <w:b w:val="0"/>
        </w:rPr>
        <w:t xml:space="preserve">som </w:t>
      </w:r>
      <w:r>
        <w:rPr>
          <w:b w:val="0"/>
        </w:rPr>
        <w:t>Leietaker ikke har utbedret</w:t>
      </w:r>
      <w:r w:rsidR="00E2510B">
        <w:rPr>
          <w:b w:val="0"/>
        </w:rPr>
        <w:t xml:space="preserve">/gjennomført innen opphør av leieforholdet, </w:t>
      </w:r>
      <w:r w:rsidR="009E1708" w:rsidRPr="009E1708">
        <w:rPr>
          <w:b w:val="0"/>
        </w:rPr>
        <w:t>kan U</w:t>
      </w:r>
      <w:r w:rsidR="00E2510B">
        <w:rPr>
          <w:b w:val="0"/>
        </w:rPr>
        <w:t>tleier utføre</w:t>
      </w:r>
      <w:r w:rsidR="009E1708" w:rsidRPr="009E1708">
        <w:rPr>
          <w:b w:val="0"/>
        </w:rPr>
        <w:t xml:space="preserve"> for Leietakers regning. </w:t>
      </w:r>
    </w:p>
    <w:p w:rsidR="00DD2812" w:rsidRPr="009E1708" w:rsidRDefault="00DD2812" w:rsidP="00DD2812">
      <w:pPr>
        <w:pStyle w:val="Overskrift2"/>
        <w:rPr>
          <w:b w:val="0"/>
        </w:rPr>
      </w:pPr>
      <w:r w:rsidRPr="000214FC">
        <w:rPr>
          <w:b w:val="0"/>
        </w:rPr>
        <w:t xml:space="preserve">Senest siste dag av leieforholdet skal Leietaker på egen bekostning fjerne sine eiendeler. Eiendeler som ikke </w:t>
      </w:r>
      <w:r w:rsidR="00E2510B">
        <w:rPr>
          <w:b w:val="0"/>
        </w:rPr>
        <w:t>er fjernet skal anses etterlatt</w:t>
      </w:r>
      <w:r w:rsidRPr="000214FC">
        <w:rPr>
          <w:b w:val="0"/>
        </w:rPr>
        <w:t xml:space="preserve"> og tilfaller Utle</w:t>
      </w:r>
      <w:r w:rsidR="00E2510B">
        <w:rPr>
          <w:b w:val="0"/>
        </w:rPr>
        <w:t>ier</w:t>
      </w:r>
      <w:r w:rsidRPr="000214FC">
        <w:rPr>
          <w:b w:val="0"/>
        </w:rPr>
        <w:t xml:space="preserve">. Etterlater Leietaker søppel og andre gjenstander Utleier ikke ønsker å overta, kan Utleier kaste eller fjerne disse for Leietakers regning. </w:t>
      </w:r>
    </w:p>
    <w:p w:rsidR="00C84D58" w:rsidRPr="00C04720" w:rsidRDefault="00C84D58" w:rsidP="00A93D6C">
      <w:pPr>
        <w:pStyle w:val="Ingenmellomrom"/>
      </w:pPr>
    </w:p>
    <w:p w:rsidR="00A93D6C" w:rsidRPr="00C04720" w:rsidRDefault="00C84D58" w:rsidP="00C04720">
      <w:pPr>
        <w:pStyle w:val="Overskrift2"/>
        <w:rPr>
          <w:b w:val="0"/>
        </w:rPr>
      </w:pPr>
      <w:r w:rsidRPr="00C04720">
        <w:rPr>
          <w:b w:val="0"/>
        </w:rPr>
        <w:lastRenderedPageBreak/>
        <w:t>I de siste 5 måneder før fraflyt</w:t>
      </w:r>
      <w:r w:rsidR="00E2510B">
        <w:rPr>
          <w:b w:val="0"/>
        </w:rPr>
        <w:t>ting plikter L</w:t>
      </w:r>
      <w:r w:rsidR="00A93D6C" w:rsidRPr="00C04720">
        <w:rPr>
          <w:b w:val="0"/>
        </w:rPr>
        <w:t>eietaker, etter forhåndsvarsel, å gi</w:t>
      </w:r>
      <w:r w:rsidRPr="00C04720">
        <w:rPr>
          <w:b w:val="0"/>
        </w:rPr>
        <w:t xml:space="preserve"> </w:t>
      </w:r>
      <w:r w:rsidR="00E2510B">
        <w:rPr>
          <w:b w:val="0"/>
        </w:rPr>
        <w:t xml:space="preserve">Utleier og </w:t>
      </w:r>
      <w:r w:rsidR="00A93D6C" w:rsidRPr="00C04720">
        <w:rPr>
          <w:b w:val="0"/>
        </w:rPr>
        <w:t>leie</w:t>
      </w:r>
      <w:r w:rsidR="00E2510B">
        <w:rPr>
          <w:b w:val="0"/>
        </w:rPr>
        <w:t>interessenter</w:t>
      </w:r>
      <w:r w:rsidRPr="00C04720">
        <w:rPr>
          <w:b w:val="0"/>
        </w:rPr>
        <w:t xml:space="preserve"> adgang til lokalene 2 d</w:t>
      </w:r>
      <w:r w:rsidR="00A93D6C" w:rsidRPr="00C04720">
        <w:rPr>
          <w:b w:val="0"/>
        </w:rPr>
        <w:t>ager pr. uke i ordinær åpningstid.</w:t>
      </w:r>
    </w:p>
    <w:p w:rsidR="00A93D6C" w:rsidRDefault="00A93D6C" w:rsidP="00C84D58">
      <w:pPr>
        <w:pStyle w:val="Overskrift1"/>
      </w:pPr>
      <w:r>
        <w:t>MISLIGHOLD</w:t>
      </w:r>
    </w:p>
    <w:p w:rsidR="004B6C55" w:rsidRPr="00632B76" w:rsidRDefault="00E2510B" w:rsidP="004B6C55">
      <w:pPr>
        <w:pStyle w:val="Overskrift2"/>
        <w:rPr>
          <w:b w:val="0"/>
        </w:rPr>
      </w:pPr>
      <w:r>
        <w:rPr>
          <w:b w:val="0"/>
        </w:rPr>
        <w:t>Tilfeldige</w:t>
      </w:r>
      <w:r w:rsidR="004B6C55" w:rsidRPr="006F0656">
        <w:rPr>
          <w:b w:val="0"/>
        </w:rPr>
        <w:t xml:space="preserve"> avbrudd i forsyning av vann,</w:t>
      </w:r>
      <w:r>
        <w:rPr>
          <w:b w:val="0"/>
        </w:rPr>
        <w:t xml:space="preserve"> strøm, luft mv</w:t>
      </w:r>
      <w:r w:rsidR="004B6C55" w:rsidRPr="006F0656">
        <w:rPr>
          <w:b w:val="0"/>
        </w:rPr>
        <w:t>, gir ikke grunnlag for å kreve erstatning eller leiereduksjon.</w:t>
      </w:r>
    </w:p>
    <w:p w:rsidR="004B6C55" w:rsidRPr="00632B76" w:rsidRDefault="004B6C55" w:rsidP="004B6C55">
      <w:pPr>
        <w:pStyle w:val="Overskrift2"/>
        <w:rPr>
          <w:b w:val="0"/>
        </w:rPr>
      </w:pPr>
      <w:r w:rsidRPr="006F0656">
        <w:rPr>
          <w:b w:val="0"/>
        </w:rPr>
        <w:t>Blir leien og/eller andre tilleggsytelser ikke betalt ved forfall, og heller ikke innen 14 dager etter at Utleier deretter har sendt betalingsvarsel, vedtar Leietaker at Utleier kan kreve tvangsfravikelse uten søksmål, jf. tvangsfullbyrdelsesloven § 4-18 og § 13-2, tredje ledd bokstav a.</w:t>
      </w:r>
    </w:p>
    <w:p w:rsidR="00C84D58" w:rsidRPr="00632B76" w:rsidRDefault="004B6C55" w:rsidP="00A93D6C">
      <w:pPr>
        <w:pStyle w:val="Overskrift2"/>
        <w:rPr>
          <w:b w:val="0"/>
        </w:rPr>
      </w:pPr>
      <w:r w:rsidRPr="006F0656">
        <w:rPr>
          <w:b w:val="0"/>
        </w:rPr>
        <w:t>Leietaker vedtar at tvangsfravikelse (utkastelse) kan kreves uten søksmål når leieperioden er utløpt eller opphørt på annen måte, jf. tvangsfullbyrdelsesloven § 13-2, tredje ledd bokstav b.</w:t>
      </w:r>
    </w:p>
    <w:p w:rsidR="004B6C55" w:rsidRPr="00632B76" w:rsidRDefault="004B6C55" w:rsidP="004B6C55">
      <w:pPr>
        <w:pStyle w:val="Overskrift2"/>
        <w:rPr>
          <w:b w:val="0"/>
        </w:rPr>
      </w:pPr>
      <w:r w:rsidRPr="006F0656">
        <w:rPr>
          <w:b w:val="0"/>
        </w:rPr>
        <w:t>Dersom Leietaker vesentlig misligholder sine forpliktelser, kan Utleier heve avtalen med umiddelbar virkning. Leietaker plikter da umiddelbart å flytte ut av Leieobjektet.</w:t>
      </w:r>
    </w:p>
    <w:p w:rsidR="00C84D58" w:rsidRPr="00632B76" w:rsidRDefault="004B6C55" w:rsidP="00A93D6C">
      <w:pPr>
        <w:pStyle w:val="Overskrift2"/>
        <w:rPr>
          <w:b w:val="0"/>
        </w:rPr>
      </w:pPr>
      <w:r w:rsidRPr="006F0656">
        <w:rPr>
          <w:b w:val="0"/>
        </w:rPr>
        <w:t xml:space="preserve">Leietaker kan ikke fremme motkrav overfor Utleier med mindre motkravet er erkjent av ham eller er rettskraftig avgjort ved dom eller forlik, og betingelsene for motregning for øvrig er </w:t>
      </w:r>
      <w:proofErr w:type="gramStart"/>
      <w:r w:rsidRPr="006F0656">
        <w:rPr>
          <w:b w:val="0"/>
        </w:rPr>
        <w:t>tilstede</w:t>
      </w:r>
      <w:proofErr w:type="gramEnd"/>
      <w:r w:rsidRPr="006F0656">
        <w:rPr>
          <w:b w:val="0"/>
        </w:rPr>
        <w:t xml:space="preserve">. Ved fravikelse etter </w:t>
      </w:r>
      <w:proofErr w:type="spellStart"/>
      <w:r w:rsidRPr="006F0656">
        <w:rPr>
          <w:b w:val="0"/>
        </w:rPr>
        <w:t>tvfbl</w:t>
      </w:r>
      <w:proofErr w:type="spellEnd"/>
      <w:r w:rsidRPr="006F0656">
        <w:rPr>
          <w:b w:val="0"/>
        </w:rPr>
        <w:t>. § 13-2 3. ledd bokstav a) gjelder det samme, med de begrensninger som følger av motregningsreglene i tvangsfullbyrdelsesloven.</w:t>
      </w:r>
    </w:p>
    <w:p w:rsidR="00A93D6C" w:rsidRPr="00DD2812" w:rsidRDefault="00DD2812" w:rsidP="00DD2812">
      <w:pPr>
        <w:pStyle w:val="Overskrift2"/>
        <w:rPr>
          <w:b w:val="0"/>
        </w:rPr>
      </w:pPr>
      <w:r w:rsidRPr="00DD2812">
        <w:rPr>
          <w:b w:val="0"/>
        </w:rPr>
        <w:t>En L</w:t>
      </w:r>
      <w:r w:rsidR="00A93D6C" w:rsidRPr="00DD2812">
        <w:rPr>
          <w:b w:val="0"/>
        </w:rPr>
        <w:t>eietaker som blir kastet ut eller flytter etter</w:t>
      </w:r>
      <w:r w:rsidRPr="00DD2812">
        <w:rPr>
          <w:b w:val="0"/>
        </w:rPr>
        <w:t xml:space="preserve"> krav fra U</w:t>
      </w:r>
      <w:r w:rsidR="00A93D6C" w:rsidRPr="00DD2812">
        <w:rPr>
          <w:b w:val="0"/>
        </w:rPr>
        <w:t>tleier pga. mislighold eller</w:t>
      </w:r>
      <w:r w:rsidR="00C84D58" w:rsidRPr="00DD2812">
        <w:rPr>
          <w:b w:val="0"/>
        </w:rPr>
        <w:t xml:space="preserve"> </w:t>
      </w:r>
      <w:r w:rsidR="00A93D6C" w:rsidRPr="00DD2812">
        <w:rPr>
          <w:b w:val="0"/>
        </w:rPr>
        <w:t>fraviker lokalene som en følge av konkurs, plikter å betale for den tid som måtte være</w:t>
      </w:r>
      <w:r w:rsidR="00C84D58" w:rsidRPr="00DD2812">
        <w:rPr>
          <w:b w:val="0"/>
        </w:rPr>
        <w:t xml:space="preserve"> </w:t>
      </w:r>
      <w:r w:rsidR="00A93D6C" w:rsidRPr="00DD2812">
        <w:rPr>
          <w:b w:val="0"/>
        </w:rPr>
        <w:t>igjen av leietiden. Betalingsplikten suspenderes for den perioden og det beløp som</w:t>
      </w:r>
      <w:r w:rsidR="00C84D58" w:rsidRPr="00DD2812">
        <w:rPr>
          <w:b w:val="0"/>
        </w:rPr>
        <w:t xml:space="preserve"> </w:t>
      </w:r>
      <w:r w:rsidRPr="00DD2812">
        <w:rPr>
          <w:b w:val="0"/>
        </w:rPr>
        <w:t>gjenstår etter at U</w:t>
      </w:r>
      <w:r w:rsidR="00A93D6C" w:rsidRPr="00DD2812">
        <w:rPr>
          <w:b w:val="0"/>
        </w:rPr>
        <w:t>tleier får leid ut lok</w:t>
      </w:r>
      <w:r w:rsidR="00C84D58" w:rsidRPr="00DD2812">
        <w:rPr>
          <w:b w:val="0"/>
        </w:rPr>
        <w:t>alet på nytt. Leietaker må</w:t>
      </w:r>
      <w:r w:rsidR="00A93D6C" w:rsidRPr="00DD2812">
        <w:rPr>
          <w:b w:val="0"/>
        </w:rPr>
        <w:t xml:space="preserve"> også betale de</w:t>
      </w:r>
      <w:r w:rsidR="00C84D58" w:rsidRPr="00DD2812">
        <w:rPr>
          <w:b w:val="0"/>
        </w:rPr>
        <w:t xml:space="preserve"> </w:t>
      </w:r>
      <w:r w:rsidR="00A93D6C" w:rsidRPr="00DD2812">
        <w:rPr>
          <w:b w:val="0"/>
        </w:rPr>
        <w:t xml:space="preserve">omkostninger som utkastelse, søksmål og rydding/rengjøring av </w:t>
      </w:r>
      <w:r w:rsidRPr="00DD2812">
        <w:rPr>
          <w:b w:val="0"/>
        </w:rPr>
        <w:t>Leieobjektet</w:t>
      </w:r>
      <w:r w:rsidR="00A93D6C" w:rsidRPr="00DD2812">
        <w:rPr>
          <w:b w:val="0"/>
        </w:rPr>
        <w:t xml:space="preserve"> fører med seg,</w:t>
      </w:r>
      <w:r w:rsidR="00C84D58" w:rsidRPr="00DD2812">
        <w:rPr>
          <w:b w:val="0"/>
        </w:rPr>
        <w:t xml:space="preserve"> </w:t>
      </w:r>
      <w:r w:rsidR="00A93D6C" w:rsidRPr="00DD2812">
        <w:rPr>
          <w:b w:val="0"/>
        </w:rPr>
        <w:t>samt utgifter til ny utleie, med mindre det foreligger rettsavgjørelse på det motsatte.</w:t>
      </w:r>
    </w:p>
    <w:p w:rsidR="00A93D6C" w:rsidRDefault="00A93D6C" w:rsidP="00C84D58">
      <w:pPr>
        <w:pStyle w:val="Overskrift1"/>
      </w:pPr>
      <w:r>
        <w:t>HUSLEIELOVEN</w:t>
      </w:r>
    </w:p>
    <w:p w:rsidR="00A93D6C" w:rsidRDefault="00A93D6C" w:rsidP="00A93D6C">
      <w:pPr>
        <w:pStyle w:val="Ingenmellomrom"/>
      </w:pPr>
      <w:r>
        <w:t>Følgende bestemmelser i husleieloven gjelder ikke:2-15, 3-5,3-6,3-8,4-3,5-4,8-4,8-5, 8-6 2. ledd, 10-5.</w:t>
      </w:r>
    </w:p>
    <w:p w:rsidR="00C84D58" w:rsidRDefault="00C84D58" w:rsidP="00A93D6C">
      <w:pPr>
        <w:pStyle w:val="Ingenmellomrom"/>
      </w:pPr>
    </w:p>
    <w:p w:rsidR="00A93D6C" w:rsidRDefault="00A93D6C" w:rsidP="00A93D6C">
      <w:pPr>
        <w:pStyle w:val="Ingenmellomrom"/>
      </w:pPr>
      <w:r>
        <w:t>For øvrig er det avtalen som gjelder i de tilfeller der den har andre bestemmelser enn</w:t>
      </w:r>
      <w:r w:rsidR="00C84D58">
        <w:t xml:space="preserve"> hva som f</w:t>
      </w:r>
      <w:r>
        <w:t>ølger av husleielovens fravikelige regler,</w:t>
      </w:r>
    </w:p>
    <w:p w:rsidR="00A93D6C" w:rsidRDefault="00A93D6C" w:rsidP="00C84D58">
      <w:pPr>
        <w:pStyle w:val="Overskrift1"/>
      </w:pPr>
      <w:r>
        <w:t>PANTSETTELSE/TINGLYSING</w:t>
      </w:r>
    </w:p>
    <w:p w:rsidR="004B6C55" w:rsidRPr="004B6C55" w:rsidRDefault="004B6C55" w:rsidP="004B6C55">
      <w:pPr>
        <w:pStyle w:val="Overskrift2"/>
        <w:rPr>
          <w:b w:val="0"/>
        </w:rPr>
      </w:pPr>
      <w:r w:rsidRPr="004B6C55">
        <w:rPr>
          <w:b w:val="0"/>
        </w:rPr>
        <w:t>Leietaker kan ikke overdra, pantsette eller tinglyse denne leieavtale uten forutgående skriftlig samtykke fra Utleier</w:t>
      </w:r>
      <w:r w:rsidR="00E2510B">
        <w:rPr>
          <w:b w:val="0"/>
        </w:rPr>
        <w:t>, som kan nektes på fritt grunnlag</w:t>
      </w:r>
      <w:r w:rsidRPr="004B6C55">
        <w:rPr>
          <w:b w:val="0"/>
        </w:rPr>
        <w:t>. Gir Utleier samtykke til tinglysning av leiekontrakten skal denne leiekontrakten tinglyses foran finansielle heftelser. Leietaker dekker omkostningene ved tinglysningen. Leietaker forplikter seg til å besørge den tinglyste leiekontrakt slettet når leieforholdet er avviklet på grunn av leietidens utløp eller leiekontrakten har opphørt på grunn av avtale, utkastelse, leietakers konkurs etc. Sletting skal senest skje en måned etter leieforholdets opphør. Utleiers eventuelle kostnader til sletting av tinglyst leiekontrakt skal dekkes av Leietaker.</w:t>
      </w:r>
    </w:p>
    <w:p w:rsidR="004B6C55" w:rsidRPr="004B6C55" w:rsidRDefault="004B6C55" w:rsidP="004B6C55">
      <w:pPr>
        <w:rPr>
          <w:szCs w:val="22"/>
        </w:rPr>
      </w:pPr>
    </w:p>
    <w:p w:rsidR="004B6C55" w:rsidRPr="00632B76" w:rsidRDefault="004B6C55" w:rsidP="00632B76">
      <w:pPr>
        <w:pStyle w:val="Overskrift2"/>
        <w:numPr>
          <w:ilvl w:val="0"/>
          <w:numId w:val="0"/>
        </w:numPr>
        <w:ind w:left="720"/>
        <w:rPr>
          <w:b w:val="0"/>
        </w:rPr>
      </w:pPr>
      <w:r w:rsidRPr="004B6C55">
        <w:rPr>
          <w:b w:val="0"/>
        </w:rPr>
        <w:lastRenderedPageBreak/>
        <w:t>Utleier har rett til å overføre rettigheter og forpliktelser etter leieavtalen til andre. Husleieloven § 8-6, 2. ledd gjelder ikke.</w:t>
      </w:r>
    </w:p>
    <w:p w:rsidR="004B6C55" w:rsidRDefault="004B6C55" w:rsidP="004B6C55">
      <w:pPr>
        <w:pStyle w:val="Overskrift2"/>
        <w:rPr>
          <w:b w:val="0"/>
        </w:rPr>
      </w:pPr>
      <w:r w:rsidRPr="000214FC">
        <w:rPr>
          <w:b w:val="0"/>
        </w:rPr>
        <w:t>Manglende skriftlig svar på søknad om samtykke etter bestemmelsene i dette punkt 1</w:t>
      </w:r>
      <w:r>
        <w:rPr>
          <w:b w:val="0"/>
        </w:rPr>
        <w:t>8 anses som avslag.</w:t>
      </w:r>
    </w:p>
    <w:p w:rsidR="00C42A1E" w:rsidRPr="00632B76" w:rsidRDefault="00C42A1E" w:rsidP="00632B76">
      <w:pPr>
        <w:pStyle w:val="Overskrift1"/>
      </w:pPr>
      <w:r w:rsidRPr="00404CA0">
        <w:t>Konkurs</w:t>
      </w:r>
    </w:p>
    <w:p w:rsidR="004B6C55" w:rsidRPr="00C42A1E" w:rsidRDefault="00C42A1E" w:rsidP="00E2510B">
      <w:pPr>
        <w:pStyle w:val="Overskrift2"/>
        <w:numPr>
          <w:ilvl w:val="0"/>
          <w:numId w:val="0"/>
        </w:numPr>
        <w:ind w:left="720"/>
        <w:rPr>
          <w:b w:val="0"/>
        </w:rPr>
      </w:pPr>
      <w:r w:rsidRPr="00C42A1E">
        <w:rPr>
          <w:b w:val="0"/>
        </w:rPr>
        <w:t xml:space="preserve">Ved Leietakers konkurs kan Utleier bringe leieforholdet til opphør umiddelbart, med mindre boet trer inn i Leietakers rettigheter og plikter etter kontrakten, </w:t>
      </w:r>
      <w:proofErr w:type="spellStart"/>
      <w:r w:rsidRPr="00C42A1E">
        <w:rPr>
          <w:b w:val="0"/>
        </w:rPr>
        <w:t>jf</w:t>
      </w:r>
      <w:proofErr w:type="spellEnd"/>
      <w:r w:rsidRPr="00C42A1E">
        <w:rPr>
          <w:b w:val="0"/>
        </w:rPr>
        <w:t xml:space="preserve"> dekningsloven § 7-10.</w:t>
      </w:r>
    </w:p>
    <w:p w:rsidR="004B6C55" w:rsidRDefault="004B6C55" w:rsidP="004B6C55">
      <w:pPr>
        <w:pStyle w:val="Overskrift1"/>
      </w:pPr>
      <w:r>
        <w:t>Særlige bestemmelser</w:t>
      </w:r>
    </w:p>
    <w:p w:rsidR="004B6C55" w:rsidRPr="004B6C55" w:rsidRDefault="004B6C55" w:rsidP="00E2510B">
      <w:pPr>
        <w:pStyle w:val="Overskrift2"/>
        <w:numPr>
          <w:ilvl w:val="0"/>
          <w:numId w:val="0"/>
        </w:numPr>
        <w:ind w:left="720"/>
        <w:rPr>
          <w:b w:val="0"/>
        </w:rPr>
      </w:pPr>
      <w:r w:rsidRPr="006F0656">
        <w:rPr>
          <w:b w:val="0"/>
        </w:rPr>
        <w:t xml:space="preserve">Ansvar for forurenset grunn på Leieobjektet er Leietakers ansvar alene, med mindre Leietaker dokumenterer at </w:t>
      </w:r>
      <w:r w:rsidR="00E2510B">
        <w:rPr>
          <w:b w:val="0"/>
        </w:rPr>
        <w:t xml:space="preserve">forurensningen har oppstått </w:t>
      </w:r>
      <w:r w:rsidRPr="006F0656">
        <w:rPr>
          <w:b w:val="0"/>
        </w:rPr>
        <w:t>forut</w:t>
      </w:r>
      <w:r w:rsidR="00E2510B">
        <w:rPr>
          <w:b w:val="0"/>
        </w:rPr>
        <w:t xml:space="preserve"> for overtakelsen</w:t>
      </w:r>
      <w:r w:rsidRPr="006F0656">
        <w:rPr>
          <w:b w:val="0"/>
        </w:rPr>
        <w:t>.</w:t>
      </w:r>
    </w:p>
    <w:p w:rsidR="00A93D6C" w:rsidRDefault="00A93D6C" w:rsidP="00C84D58">
      <w:pPr>
        <w:pStyle w:val="Overskrift1"/>
      </w:pPr>
      <w:r>
        <w:t>TVISTER</w:t>
      </w:r>
    </w:p>
    <w:p w:rsidR="00A93D6C" w:rsidRDefault="00A93D6C" w:rsidP="00E2510B">
      <w:pPr>
        <w:pStyle w:val="Ingenmellomrom"/>
        <w:ind w:firstLine="708"/>
      </w:pPr>
      <w:r>
        <w:t>Partene vedtar eiendommens verneting i tvister som gjelder leieforholdet.</w:t>
      </w:r>
    </w:p>
    <w:p w:rsidR="00A93D6C" w:rsidRDefault="00A93D6C" w:rsidP="00C84D58">
      <w:pPr>
        <w:pStyle w:val="Overskrift1"/>
      </w:pPr>
      <w:r>
        <w:t>VEDLEGG</w:t>
      </w:r>
    </w:p>
    <w:p w:rsidR="00614B67" w:rsidRDefault="00614B67" w:rsidP="00E2510B">
      <w:pPr>
        <w:ind w:firstLine="708"/>
      </w:pPr>
      <w:r>
        <w:t>Vedlegg 1:</w:t>
      </w:r>
      <w:r>
        <w:tab/>
      </w:r>
      <w:proofErr w:type="spellStart"/>
      <w:r>
        <w:t>Hovedleiekontrakt</w:t>
      </w:r>
      <w:proofErr w:type="spellEnd"/>
      <w:r>
        <w:t xml:space="preserve"> signert 29.08.05. </w:t>
      </w:r>
    </w:p>
    <w:p w:rsidR="00614B67" w:rsidRDefault="00614B67" w:rsidP="00E2510B">
      <w:pPr>
        <w:pStyle w:val="Ingenmellomrom"/>
        <w:ind w:firstLine="708"/>
      </w:pPr>
      <w:r>
        <w:t xml:space="preserve">Vedlegg </w:t>
      </w:r>
      <w:proofErr w:type="gramStart"/>
      <w:r>
        <w:t>2:          Informasjon</w:t>
      </w:r>
      <w:proofErr w:type="gramEnd"/>
      <w:r>
        <w:t xml:space="preserve"> om eiendommen inkl. bebyggelse, herunder</w:t>
      </w:r>
    </w:p>
    <w:p w:rsidR="00614B67" w:rsidRDefault="00614B67" w:rsidP="00614B67">
      <w:pPr>
        <w:pStyle w:val="Ingenmellomrom"/>
      </w:pPr>
      <w:r>
        <w:t xml:space="preserve">                             </w:t>
      </w:r>
      <w:r w:rsidR="00E2510B">
        <w:tab/>
      </w:r>
      <w:r>
        <w:t xml:space="preserve">målebrev og </w:t>
      </w:r>
      <w:proofErr w:type="spellStart"/>
      <w:r>
        <w:t>målebrevsskart</w:t>
      </w:r>
      <w:proofErr w:type="spellEnd"/>
      <w:r>
        <w:t xml:space="preserve"> av 15.12.02.</w:t>
      </w:r>
    </w:p>
    <w:p w:rsidR="0038069A" w:rsidRDefault="00614B67" w:rsidP="00E2510B">
      <w:pPr>
        <w:ind w:firstLine="708"/>
      </w:pPr>
      <w:r>
        <w:t>Vedlegg 3:</w:t>
      </w:r>
      <w:r>
        <w:tab/>
        <w:t xml:space="preserve"> Oversikt / matrise mht. utgifter til drift, vedlikehold og utskiftning.</w:t>
      </w:r>
      <w:r w:rsidR="0038069A">
        <w:t xml:space="preserve"> </w:t>
      </w:r>
    </w:p>
    <w:p w:rsidR="00614B67" w:rsidRDefault="00614B67" w:rsidP="00E2510B">
      <w:pPr>
        <w:ind w:firstLine="708"/>
      </w:pPr>
      <w:r>
        <w:t xml:space="preserve">Vedlegg </w:t>
      </w:r>
      <w:r w:rsidR="0038069A">
        <w:t>4</w:t>
      </w:r>
      <w:r w:rsidR="00E2510B">
        <w:t>:</w:t>
      </w:r>
      <w:r w:rsidR="00E2510B">
        <w:tab/>
        <w:t xml:space="preserve"> </w:t>
      </w:r>
      <w:proofErr w:type="gramStart"/>
      <w:r w:rsidR="00E2510B">
        <w:t>[   ]</w:t>
      </w:r>
      <w:proofErr w:type="gramEnd"/>
    </w:p>
    <w:p w:rsidR="00614B67" w:rsidRDefault="0038069A" w:rsidP="00E2510B">
      <w:pPr>
        <w:ind w:firstLine="708"/>
      </w:pPr>
      <w:r>
        <w:t xml:space="preserve">Vedlegg </w:t>
      </w:r>
      <w:proofErr w:type="gramStart"/>
      <w:r>
        <w:t>5</w:t>
      </w:r>
      <w:r w:rsidR="00E2510B">
        <w:t>:           [</w:t>
      </w:r>
      <w:proofErr w:type="gramEnd"/>
      <w:r w:rsidR="00E2510B">
        <w:t xml:space="preserve">   ]</w:t>
      </w:r>
    </w:p>
    <w:p w:rsidR="00A93D6C" w:rsidRDefault="00A93D6C" w:rsidP="00C84D58">
      <w:pPr>
        <w:pStyle w:val="Overskrift1"/>
      </w:pPr>
      <w:r>
        <w:t>UNDERSKRIFT</w:t>
      </w:r>
    </w:p>
    <w:p w:rsidR="00AB01D4" w:rsidRDefault="00E2510B" w:rsidP="00A93D6C">
      <w:pPr>
        <w:pStyle w:val="Ingenmellomrom"/>
      </w:pPr>
      <w:r>
        <w:t>Leietaker</w:t>
      </w:r>
      <w:r w:rsidR="00AB01D4">
        <w:t xml:space="preserve"> skal senest samtidig med signering fremlegge gyldig firmaattest eller annen</w:t>
      </w:r>
      <w:r w:rsidR="00A93D6C">
        <w:t xml:space="preserve"> </w:t>
      </w:r>
      <w:r w:rsidR="00AB01D4">
        <w:t xml:space="preserve">fullmakt som bekrefter retten til å signere leiekontrakten.  </w:t>
      </w:r>
    </w:p>
    <w:p w:rsidR="00AB01D4" w:rsidRDefault="00AB01D4" w:rsidP="00A93D6C">
      <w:pPr>
        <w:pStyle w:val="Ingenmellomrom"/>
      </w:pPr>
    </w:p>
    <w:p w:rsidR="00A93D6C" w:rsidRDefault="00AB01D4" w:rsidP="00A93D6C">
      <w:pPr>
        <w:pStyle w:val="Ingenmellomrom"/>
      </w:pPr>
      <w:r>
        <w:t>Kontrakten</w:t>
      </w:r>
      <w:r w:rsidR="00A93D6C">
        <w:t xml:space="preserve"> er</w:t>
      </w:r>
      <w:r w:rsidR="00C84D58">
        <w:t xml:space="preserve"> </w:t>
      </w:r>
      <w:r w:rsidR="00A93D6C">
        <w:t>utferdig</w:t>
      </w:r>
      <w:r>
        <w:t>et i to eksemplarer, hvorav partene</w:t>
      </w:r>
      <w:r w:rsidR="00A93D6C">
        <w:t xml:space="preserve"> beholder hvert sitt.</w:t>
      </w:r>
    </w:p>
    <w:p w:rsidR="00C84D58" w:rsidRDefault="00C84D58" w:rsidP="00A93D6C">
      <w:pPr>
        <w:pStyle w:val="Ingenmellomrom"/>
      </w:pPr>
    </w:p>
    <w:p w:rsidR="00C84D58" w:rsidRDefault="00C84D58" w:rsidP="00A93D6C">
      <w:pPr>
        <w:pStyle w:val="Ingenmellomrom"/>
      </w:pPr>
    </w:p>
    <w:p w:rsidR="00A93D6C" w:rsidRDefault="00460356" w:rsidP="00C84D58">
      <w:pPr>
        <w:pStyle w:val="Ingenmellomrom"/>
        <w:jc w:val="center"/>
      </w:pPr>
      <w:r>
        <w:t xml:space="preserve">Oslo, den </w:t>
      </w:r>
      <w:r>
        <w:softHyphen/>
        <w:t>___________ 2014</w:t>
      </w:r>
    </w:p>
    <w:p w:rsidR="00C84D58" w:rsidRDefault="00C84D58" w:rsidP="00A93D6C">
      <w:pPr>
        <w:pStyle w:val="Ingenmellomrom"/>
      </w:pPr>
    </w:p>
    <w:p w:rsidR="00C84D58" w:rsidRDefault="00C84D58" w:rsidP="00A93D6C">
      <w:pPr>
        <w:pStyle w:val="Ingenmellomrom"/>
      </w:pPr>
    </w:p>
    <w:p w:rsidR="00C84D58" w:rsidRDefault="00C84D58" w:rsidP="00A93D6C">
      <w:pPr>
        <w:pStyle w:val="Ingenmellomrom"/>
      </w:pPr>
    </w:p>
    <w:p w:rsidR="00C84D58" w:rsidRDefault="00C84D58" w:rsidP="00A93D6C">
      <w:pPr>
        <w:pStyle w:val="Ingenmellomrom"/>
      </w:pPr>
    </w:p>
    <w:p w:rsidR="00C84D58" w:rsidRDefault="00C84D58" w:rsidP="00C84D58">
      <w:pPr>
        <w:pStyle w:val="Ingenmellomrom"/>
        <w:tabs>
          <w:tab w:val="left" w:pos="4962"/>
        </w:tabs>
      </w:pPr>
      <w:r>
        <w:t>___________________________</w:t>
      </w:r>
      <w:r>
        <w:tab/>
        <w:t>___________________________</w:t>
      </w:r>
    </w:p>
    <w:p w:rsidR="00A93D6C" w:rsidRDefault="00C42A1E" w:rsidP="00C84D58">
      <w:pPr>
        <w:pStyle w:val="Ingenmellomrom"/>
        <w:tabs>
          <w:tab w:val="left" w:pos="4962"/>
        </w:tabs>
      </w:pPr>
      <w:r>
        <w:t xml:space="preserve">Ruter </w:t>
      </w:r>
      <w:r w:rsidR="00AB01D4">
        <w:t>AS</w:t>
      </w:r>
      <w:r w:rsidR="00A93D6C">
        <w:t xml:space="preserve"> </w:t>
      </w:r>
      <w:r w:rsidR="00C84D58">
        <w:tab/>
      </w:r>
      <w:r w:rsidR="00460356">
        <w:t>[bussoperatør]</w:t>
      </w:r>
    </w:p>
    <w:p w:rsidR="00C84D58" w:rsidRDefault="00C84D58" w:rsidP="00A93D6C">
      <w:pPr>
        <w:pStyle w:val="Ingenmellomrom"/>
      </w:pPr>
    </w:p>
    <w:p w:rsidR="00C84D58" w:rsidRDefault="00C84D58" w:rsidP="00A93D6C">
      <w:pPr>
        <w:pStyle w:val="Ingenmellomrom"/>
      </w:pPr>
    </w:p>
    <w:p w:rsidR="00C84D58" w:rsidRDefault="00C84D58" w:rsidP="00A93D6C">
      <w:pPr>
        <w:pStyle w:val="Ingenmellomrom"/>
      </w:pPr>
    </w:p>
    <w:p w:rsidR="00C84D58" w:rsidRDefault="00C84D58" w:rsidP="00A93D6C">
      <w:pPr>
        <w:pStyle w:val="Ingenmellomrom"/>
      </w:pPr>
    </w:p>
    <w:p w:rsidR="00C84D58" w:rsidRDefault="00C84D58" w:rsidP="00A93D6C">
      <w:pPr>
        <w:pStyle w:val="Ingenmellomrom"/>
      </w:pPr>
    </w:p>
    <w:p w:rsidR="00A93D6C" w:rsidRPr="000C78CD" w:rsidRDefault="00A93D6C" w:rsidP="000C78CD"/>
    <w:p w:rsidR="001D19F5" w:rsidRPr="00A93D6C" w:rsidRDefault="001D19F5" w:rsidP="00A93D6C"/>
    <w:sectPr w:rsidR="001D19F5" w:rsidRPr="00A93D6C" w:rsidSect="00CF1D50">
      <w:footerReference w:type="default" r:id="rId9"/>
      <w:footerReference w:type="first" r:id="rId10"/>
      <w:pgSz w:w="11906" w:h="16838" w:code="9"/>
      <w:pgMar w:top="1412" w:right="1440" w:bottom="1440" w:left="1412" w:header="459" w:footer="318" w:gutter="0"/>
      <w:paperSrc w:first="15" w:other="15"/>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442">
      <wne:acd wne:acdName="acd0"/>
    </wne:keymap>
  </wne:keymaps>
  <wne:toolbars>
    <wne:acdManifest>
      <wne:acdEntry wne:acdName="acd0"/>
    </wne:acdManifest>
  </wne:toolbars>
  <wne:acds>
    <wne:acd wne:argValue="AgBCAGkAbABhAGc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6415" w:rsidRDefault="00C42A1E">
      <w:r>
        <w:separator/>
      </w:r>
    </w:p>
  </w:endnote>
  <w:endnote w:type="continuationSeparator" w:id="0">
    <w:p w:rsidR="00086415" w:rsidRDefault="00C42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Univers LT 45 Light">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3046552"/>
      <w:docPartObj>
        <w:docPartGallery w:val="Page Numbers (Bottom of Page)"/>
        <w:docPartUnique/>
      </w:docPartObj>
    </w:sdtPr>
    <w:sdtEndPr/>
    <w:sdtContent>
      <w:p w:rsidR="00F54E88" w:rsidRDefault="00F54E88">
        <w:pPr>
          <w:pStyle w:val="Bunntekst"/>
          <w:jc w:val="right"/>
        </w:pPr>
        <w:r>
          <w:fldChar w:fldCharType="begin"/>
        </w:r>
        <w:r>
          <w:instrText>PAGE   \* MERGEFORMAT</w:instrText>
        </w:r>
        <w:r>
          <w:fldChar w:fldCharType="separate"/>
        </w:r>
        <w:r w:rsidR="002F2DD4" w:rsidRPr="002F2DD4">
          <w:rPr>
            <w:noProof/>
            <w:lang w:val="nb-NO"/>
          </w:rPr>
          <w:t>8</w:t>
        </w:r>
        <w:r>
          <w:fldChar w:fldCharType="end"/>
        </w:r>
      </w:p>
    </w:sdtContent>
  </w:sdt>
  <w:p w:rsidR="00B2033C" w:rsidRPr="00326663" w:rsidRDefault="002F2DD4" w:rsidP="00B2033C">
    <w:pPr>
      <w:pStyle w:val="Topptekst"/>
      <w:jc w:val="right"/>
      <w:rPr>
        <w:sz w:val="18"/>
        <w:lang w:val="nb-NO"/>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33C" w:rsidRPr="00326663" w:rsidRDefault="00C84D58" w:rsidP="00B2033C">
    <w:pPr>
      <w:pStyle w:val="Topptekst"/>
      <w:jc w:val="right"/>
      <w:rPr>
        <w:sz w:val="18"/>
        <w:lang w:val="nb-NO"/>
      </w:rPr>
    </w:pPr>
    <w:r w:rsidRPr="00326663">
      <w:rPr>
        <w:sz w:val="18"/>
        <w:lang w:val="nb-NO"/>
      </w:rPr>
      <w:tab/>
    </w:r>
    <w:r w:rsidRPr="00326663">
      <w:rPr>
        <w:sz w:val="18"/>
        <w:lang w:val="nb-NO"/>
      </w:rPr>
      <w:tab/>
      <w:t xml:space="preserve">side </w:t>
    </w:r>
    <w:r w:rsidRPr="00B2033C">
      <w:rPr>
        <w:sz w:val="18"/>
      </w:rPr>
      <w:fldChar w:fldCharType="begin"/>
    </w:r>
    <w:r w:rsidRPr="00326663">
      <w:rPr>
        <w:sz w:val="18"/>
        <w:lang w:val="nb-NO"/>
      </w:rPr>
      <w:instrText xml:space="preserve"> PAGE </w:instrText>
    </w:r>
    <w:r w:rsidRPr="00B2033C">
      <w:rPr>
        <w:sz w:val="18"/>
      </w:rPr>
      <w:fldChar w:fldCharType="separate"/>
    </w:r>
    <w:r w:rsidR="002F2DD4">
      <w:rPr>
        <w:noProof/>
        <w:sz w:val="18"/>
        <w:lang w:val="nb-NO"/>
      </w:rPr>
      <w:t>1</w:t>
    </w:r>
    <w:r w:rsidRPr="00B2033C">
      <w:rPr>
        <w:sz w:val="18"/>
      </w:rPr>
      <w:fldChar w:fldCharType="end"/>
    </w:r>
    <w:r w:rsidRPr="00326663">
      <w:rPr>
        <w:sz w:val="18"/>
        <w:lang w:val="nb-NO"/>
      </w:rPr>
      <w:t xml:space="preserve"> av </w:t>
    </w:r>
    <w:r w:rsidRPr="00B2033C">
      <w:rPr>
        <w:sz w:val="18"/>
      </w:rPr>
      <w:fldChar w:fldCharType="begin"/>
    </w:r>
    <w:r w:rsidRPr="00326663">
      <w:rPr>
        <w:sz w:val="18"/>
        <w:lang w:val="nb-NO"/>
      </w:rPr>
      <w:instrText xml:space="preserve"> NUMPAGES   \* MERGEFORMAT </w:instrText>
    </w:r>
    <w:r w:rsidRPr="00B2033C">
      <w:rPr>
        <w:sz w:val="18"/>
      </w:rPr>
      <w:fldChar w:fldCharType="separate"/>
    </w:r>
    <w:r w:rsidR="002F2DD4">
      <w:rPr>
        <w:noProof/>
        <w:sz w:val="18"/>
        <w:lang w:val="nb-NO"/>
      </w:rPr>
      <w:t>1</w:t>
    </w:r>
    <w:r w:rsidRPr="00B2033C">
      <w:rPr>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6415" w:rsidRDefault="00C42A1E">
      <w:r>
        <w:separator/>
      </w:r>
    </w:p>
  </w:footnote>
  <w:footnote w:type="continuationSeparator" w:id="0">
    <w:p w:rsidR="00086415" w:rsidRDefault="00C42A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E3DB9"/>
    <w:multiLevelType w:val="multilevel"/>
    <w:tmpl w:val="0414001D"/>
    <w:styleLink w:val="Stil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88E5F0E"/>
    <w:multiLevelType w:val="hybridMultilevel"/>
    <w:tmpl w:val="AAF60CB6"/>
    <w:lvl w:ilvl="0" w:tplc="6C7AFB08">
      <w:start w:val="1"/>
      <w:numFmt w:val="lowerLetter"/>
      <w:pStyle w:val="Bokstavliten"/>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nsid w:val="10681947"/>
    <w:multiLevelType w:val="multilevel"/>
    <w:tmpl w:val="DC2C198A"/>
    <w:lvl w:ilvl="0">
      <w:start w:val="1"/>
      <w:numFmt w:val="decimal"/>
      <w:pStyle w:val="Bilag"/>
      <w:lvlText w:val="Bilag %1:"/>
      <w:lvlJc w:val="left"/>
      <w:pPr>
        <w:tabs>
          <w:tab w:val="num" w:pos="1080"/>
        </w:tabs>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
    <w:nsid w:val="11203E25"/>
    <w:multiLevelType w:val="multilevel"/>
    <w:tmpl w:val="4FC0E9CE"/>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rPr>
        <w:b w:val="0"/>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nsid w:val="11FB7F1F"/>
    <w:multiLevelType w:val="hybridMultilevel"/>
    <w:tmpl w:val="66903EF0"/>
    <w:lvl w:ilvl="0" w:tplc="D1540970">
      <w:start w:val="1"/>
      <w:numFmt w:val="decimal"/>
      <w:pStyle w:val="Arabisk"/>
      <w:lvlText w:val="%1."/>
      <w:lvlJc w:val="left"/>
      <w:pPr>
        <w:ind w:left="36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nsid w:val="338A7659"/>
    <w:multiLevelType w:val="multilevel"/>
    <w:tmpl w:val="B90ECF9C"/>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6">
    <w:nsid w:val="3DCD289A"/>
    <w:multiLevelType w:val="hybridMultilevel"/>
    <w:tmpl w:val="992EE088"/>
    <w:lvl w:ilvl="0" w:tplc="04140017">
      <w:start w:val="1"/>
      <w:numFmt w:val="lowerLetter"/>
      <w:lvlText w:val="%1)"/>
      <w:lvlJc w:val="left"/>
      <w:pPr>
        <w:ind w:left="720" w:hanging="360"/>
      </w:pPr>
      <w:rPr>
        <w:rFonts w:cs="Times New Roman"/>
      </w:rPr>
    </w:lvl>
    <w:lvl w:ilvl="1" w:tplc="04140019" w:tentative="1">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7">
    <w:nsid w:val="436C4C35"/>
    <w:multiLevelType w:val="multilevel"/>
    <w:tmpl w:val="CA8CE5AC"/>
    <w:lvl w:ilvl="0">
      <w:start w:val="1"/>
      <w:numFmt w:val="decimal"/>
      <w:pStyle w:val="overskrift1nummerert"/>
      <w:lvlText w:val="%1."/>
      <w:lvlJc w:val="left"/>
      <w:pPr>
        <w:tabs>
          <w:tab w:val="num" w:pos="851"/>
        </w:tabs>
        <w:ind w:left="851" w:hanging="851"/>
      </w:pPr>
      <w:rPr>
        <w:rFonts w:cs="Times New Roman" w:hint="default"/>
      </w:rPr>
    </w:lvl>
    <w:lvl w:ilvl="1">
      <w:start w:val="1"/>
      <w:numFmt w:val="decimal"/>
      <w:pStyle w:val="Overskrift2nummerert"/>
      <w:lvlText w:val="%1.%2."/>
      <w:lvlJc w:val="left"/>
      <w:pPr>
        <w:tabs>
          <w:tab w:val="num" w:pos="851"/>
        </w:tabs>
        <w:ind w:left="851" w:hanging="851"/>
      </w:pPr>
      <w:rPr>
        <w:rFonts w:cs="Times New Roman" w:hint="default"/>
      </w:rPr>
    </w:lvl>
    <w:lvl w:ilvl="2">
      <w:start w:val="1"/>
      <w:numFmt w:val="decimal"/>
      <w:pStyle w:val="Overskrift3nummerert"/>
      <w:lvlText w:val="%1.%2.%3."/>
      <w:lvlJc w:val="left"/>
      <w:pPr>
        <w:tabs>
          <w:tab w:val="num" w:pos="851"/>
        </w:tabs>
        <w:ind w:left="851" w:hanging="851"/>
      </w:pPr>
      <w:rPr>
        <w:rFonts w:cs="Times New Roman" w:hint="default"/>
      </w:rPr>
    </w:lvl>
    <w:lvl w:ilvl="3">
      <w:start w:val="1"/>
      <w:numFmt w:val="decimal"/>
      <w:pStyle w:val="Overskrift4nummerert"/>
      <w:lvlText w:val="%1.%2.%3.%4."/>
      <w:lvlJc w:val="left"/>
      <w:pPr>
        <w:tabs>
          <w:tab w:val="num" w:pos="851"/>
        </w:tabs>
        <w:ind w:left="851" w:hanging="851"/>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
    <w:nsid w:val="5C962A66"/>
    <w:multiLevelType w:val="multilevel"/>
    <w:tmpl w:val="57A6EE4A"/>
    <w:lvl w:ilvl="0">
      <w:start w:val="1"/>
      <w:numFmt w:val="decimal"/>
      <w:pStyle w:val="ExhibitR"/>
      <w:lvlText w:val="Exhibit %1:"/>
      <w:lvlJc w:val="left"/>
      <w:pPr>
        <w:tabs>
          <w:tab w:val="num" w:pos="1080"/>
        </w:tabs>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nsid w:val="5FDF2FF9"/>
    <w:multiLevelType w:val="multilevel"/>
    <w:tmpl w:val="1BC4A9DC"/>
    <w:lvl w:ilvl="0">
      <w:start w:val="6"/>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10">
    <w:nsid w:val="60FE36A0"/>
    <w:multiLevelType w:val="hybridMultilevel"/>
    <w:tmpl w:val="52C85548"/>
    <w:lvl w:ilvl="0" w:tplc="10BC57F8">
      <w:start w:val="1"/>
      <w:numFmt w:val="lowerRoman"/>
      <w:pStyle w:val="Romerliten"/>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nsid w:val="6E557993"/>
    <w:multiLevelType w:val="hybridMultilevel"/>
    <w:tmpl w:val="B5E6B252"/>
    <w:lvl w:ilvl="0" w:tplc="0414000F">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nsid w:val="76BC6673"/>
    <w:multiLevelType w:val="hybridMultilevel"/>
    <w:tmpl w:val="411E6E88"/>
    <w:lvl w:ilvl="0" w:tplc="7DB4DB28">
      <w:start w:val="1"/>
      <w:numFmt w:val="upperRoman"/>
      <w:pStyle w:val="Romerstor"/>
      <w:lvlText w:val="%1."/>
      <w:lvlJc w:val="left"/>
      <w:pPr>
        <w:ind w:left="36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nsid w:val="7D910470"/>
    <w:multiLevelType w:val="hybridMultilevel"/>
    <w:tmpl w:val="B6BE16F8"/>
    <w:lvl w:ilvl="0" w:tplc="F80CA18C">
      <w:start w:val="1"/>
      <w:numFmt w:val="upperLetter"/>
      <w:pStyle w:val="Bokstavsto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13"/>
  </w:num>
  <w:num w:numId="5">
    <w:abstractNumId w:val="8"/>
  </w:num>
  <w:num w:numId="6">
    <w:abstractNumId w:val="0"/>
  </w:num>
  <w:num w:numId="7">
    <w:abstractNumId w:val="3"/>
  </w:num>
  <w:num w:numId="8">
    <w:abstractNumId w:val="10"/>
  </w:num>
  <w:num w:numId="9">
    <w:abstractNumId w:val="12"/>
  </w:num>
  <w:num w:numId="10">
    <w:abstractNumId w:val="11"/>
  </w:num>
  <w:num w:numId="11">
    <w:abstractNumId w:val="7"/>
  </w:num>
  <w:num w:numId="12">
    <w:abstractNumId w:val="5"/>
  </w:num>
  <w:num w:numId="13">
    <w:abstractNumId w:val="6"/>
  </w:num>
  <w:num w:numId="1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6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3672"/>
    <w:rsid w:val="0000246C"/>
    <w:rsid w:val="00002EBD"/>
    <w:rsid w:val="00015DA0"/>
    <w:rsid w:val="00025994"/>
    <w:rsid w:val="00031084"/>
    <w:rsid w:val="00045E2C"/>
    <w:rsid w:val="00047B6D"/>
    <w:rsid w:val="000560A9"/>
    <w:rsid w:val="00070CB7"/>
    <w:rsid w:val="00081578"/>
    <w:rsid w:val="00086415"/>
    <w:rsid w:val="0009172F"/>
    <w:rsid w:val="000928B8"/>
    <w:rsid w:val="000943B1"/>
    <w:rsid w:val="00094E1E"/>
    <w:rsid w:val="000A246E"/>
    <w:rsid w:val="000B5F37"/>
    <w:rsid w:val="000B6860"/>
    <w:rsid w:val="000C2DAB"/>
    <w:rsid w:val="000C59C3"/>
    <w:rsid w:val="000D1DE8"/>
    <w:rsid w:val="000D36EF"/>
    <w:rsid w:val="000F48E3"/>
    <w:rsid w:val="000F4C19"/>
    <w:rsid w:val="00102633"/>
    <w:rsid w:val="001105F9"/>
    <w:rsid w:val="00110B9C"/>
    <w:rsid w:val="00131393"/>
    <w:rsid w:val="0013511E"/>
    <w:rsid w:val="00140E09"/>
    <w:rsid w:val="0014138E"/>
    <w:rsid w:val="00146798"/>
    <w:rsid w:val="0015104A"/>
    <w:rsid w:val="001513B8"/>
    <w:rsid w:val="00152C62"/>
    <w:rsid w:val="00162B30"/>
    <w:rsid w:val="0017521F"/>
    <w:rsid w:val="00175614"/>
    <w:rsid w:val="001817C0"/>
    <w:rsid w:val="00184101"/>
    <w:rsid w:val="001B7D3D"/>
    <w:rsid w:val="001C0396"/>
    <w:rsid w:val="001C77DE"/>
    <w:rsid w:val="001C7A5B"/>
    <w:rsid w:val="001D0548"/>
    <w:rsid w:val="001D19F5"/>
    <w:rsid w:val="001E2F61"/>
    <w:rsid w:val="001F6F57"/>
    <w:rsid w:val="002005CA"/>
    <w:rsid w:val="00211BA1"/>
    <w:rsid w:val="00217971"/>
    <w:rsid w:val="00227A5A"/>
    <w:rsid w:val="00231514"/>
    <w:rsid w:val="00232A3B"/>
    <w:rsid w:val="00233C85"/>
    <w:rsid w:val="002473EF"/>
    <w:rsid w:val="00276017"/>
    <w:rsid w:val="00276D85"/>
    <w:rsid w:val="00277459"/>
    <w:rsid w:val="00283FA4"/>
    <w:rsid w:val="00284DC7"/>
    <w:rsid w:val="00290724"/>
    <w:rsid w:val="00292977"/>
    <w:rsid w:val="002A7104"/>
    <w:rsid w:val="002A7724"/>
    <w:rsid w:val="002B5DBE"/>
    <w:rsid w:val="002B6ABF"/>
    <w:rsid w:val="002C081D"/>
    <w:rsid w:val="002D1C8C"/>
    <w:rsid w:val="002D26DC"/>
    <w:rsid w:val="002D49A5"/>
    <w:rsid w:val="002E1BF7"/>
    <w:rsid w:val="002F2DD4"/>
    <w:rsid w:val="00307850"/>
    <w:rsid w:val="00310597"/>
    <w:rsid w:val="00310681"/>
    <w:rsid w:val="00312796"/>
    <w:rsid w:val="003202B7"/>
    <w:rsid w:val="00326663"/>
    <w:rsid w:val="00333B0D"/>
    <w:rsid w:val="0034259C"/>
    <w:rsid w:val="003426B1"/>
    <w:rsid w:val="003437D3"/>
    <w:rsid w:val="00347EC5"/>
    <w:rsid w:val="00350B52"/>
    <w:rsid w:val="00360E3E"/>
    <w:rsid w:val="003663AA"/>
    <w:rsid w:val="00367728"/>
    <w:rsid w:val="003700CB"/>
    <w:rsid w:val="0038069A"/>
    <w:rsid w:val="00394D0D"/>
    <w:rsid w:val="00397BDA"/>
    <w:rsid w:val="003B00F3"/>
    <w:rsid w:val="003B17DC"/>
    <w:rsid w:val="003B7540"/>
    <w:rsid w:val="003C0F34"/>
    <w:rsid w:val="003C7B5C"/>
    <w:rsid w:val="003D0198"/>
    <w:rsid w:val="003D78FD"/>
    <w:rsid w:val="003E3300"/>
    <w:rsid w:val="003F06EE"/>
    <w:rsid w:val="003F093A"/>
    <w:rsid w:val="003F39C3"/>
    <w:rsid w:val="003F48EE"/>
    <w:rsid w:val="003F5673"/>
    <w:rsid w:val="003F7A29"/>
    <w:rsid w:val="00401003"/>
    <w:rsid w:val="00403B9D"/>
    <w:rsid w:val="00407597"/>
    <w:rsid w:val="0041193D"/>
    <w:rsid w:val="004361A3"/>
    <w:rsid w:val="00444BCE"/>
    <w:rsid w:val="00460356"/>
    <w:rsid w:val="00460A5D"/>
    <w:rsid w:val="004675FC"/>
    <w:rsid w:val="00476A3A"/>
    <w:rsid w:val="00484B8D"/>
    <w:rsid w:val="004865AC"/>
    <w:rsid w:val="004A39CB"/>
    <w:rsid w:val="004B15DF"/>
    <w:rsid w:val="004B6C55"/>
    <w:rsid w:val="004C35E0"/>
    <w:rsid w:val="004D1403"/>
    <w:rsid w:val="004D5DFA"/>
    <w:rsid w:val="004E1C8E"/>
    <w:rsid w:val="004E5D93"/>
    <w:rsid w:val="004E5E5A"/>
    <w:rsid w:val="00554679"/>
    <w:rsid w:val="0057302F"/>
    <w:rsid w:val="00592895"/>
    <w:rsid w:val="00595CE3"/>
    <w:rsid w:val="005A6B24"/>
    <w:rsid w:val="005B04B5"/>
    <w:rsid w:val="005C1367"/>
    <w:rsid w:val="005C2EF0"/>
    <w:rsid w:val="005C4028"/>
    <w:rsid w:val="005D0D67"/>
    <w:rsid w:val="005D2FE1"/>
    <w:rsid w:val="005D6C5C"/>
    <w:rsid w:val="005E60B1"/>
    <w:rsid w:val="005E68A5"/>
    <w:rsid w:val="005F6779"/>
    <w:rsid w:val="00604FB4"/>
    <w:rsid w:val="00611A3F"/>
    <w:rsid w:val="006123C0"/>
    <w:rsid w:val="00613474"/>
    <w:rsid w:val="00614B67"/>
    <w:rsid w:val="0062240B"/>
    <w:rsid w:val="00632B76"/>
    <w:rsid w:val="00634FED"/>
    <w:rsid w:val="006358D6"/>
    <w:rsid w:val="00645082"/>
    <w:rsid w:val="006561AF"/>
    <w:rsid w:val="00656C5A"/>
    <w:rsid w:val="006602DA"/>
    <w:rsid w:val="0066216C"/>
    <w:rsid w:val="00665A34"/>
    <w:rsid w:val="00681549"/>
    <w:rsid w:val="00691F44"/>
    <w:rsid w:val="006A2A72"/>
    <w:rsid w:val="006B4D23"/>
    <w:rsid w:val="006B5BE4"/>
    <w:rsid w:val="006C58D1"/>
    <w:rsid w:val="006D0288"/>
    <w:rsid w:val="006D09E1"/>
    <w:rsid w:val="006E5B6B"/>
    <w:rsid w:val="00705BC9"/>
    <w:rsid w:val="00706007"/>
    <w:rsid w:val="00710B5B"/>
    <w:rsid w:val="007149EA"/>
    <w:rsid w:val="00731C9E"/>
    <w:rsid w:val="00734A2A"/>
    <w:rsid w:val="00737E04"/>
    <w:rsid w:val="007426BE"/>
    <w:rsid w:val="00744757"/>
    <w:rsid w:val="0074697E"/>
    <w:rsid w:val="0075209F"/>
    <w:rsid w:val="00753140"/>
    <w:rsid w:val="007607CE"/>
    <w:rsid w:val="00763CAD"/>
    <w:rsid w:val="0076437C"/>
    <w:rsid w:val="00764CE8"/>
    <w:rsid w:val="00765089"/>
    <w:rsid w:val="007657C8"/>
    <w:rsid w:val="00773E7F"/>
    <w:rsid w:val="0079631C"/>
    <w:rsid w:val="007B0418"/>
    <w:rsid w:val="007B4259"/>
    <w:rsid w:val="007B5101"/>
    <w:rsid w:val="007B6380"/>
    <w:rsid w:val="007C2429"/>
    <w:rsid w:val="007C6739"/>
    <w:rsid w:val="007F29F7"/>
    <w:rsid w:val="00800277"/>
    <w:rsid w:val="00801C96"/>
    <w:rsid w:val="0081736B"/>
    <w:rsid w:val="00820A0C"/>
    <w:rsid w:val="00831390"/>
    <w:rsid w:val="00834C04"/>
    <w:rsid w:val="0084354B"/>
    <w:rsid w:val="00852316"/>
    <w:rsid w:val="008624BC"/>
    <w:rsid w:val="00866CAC"/>
    <w:rsid w:val="00867CD7"/>
    <w:rsid w:val="0087598D"/>
    <w:rsid w:val="00876E40"/>
    <w:rsid w:val="00886769"/>
    <w:rsid w:val="00886D96"/>
    <w:rsid w:val="00892C62"/>
    <w:rsid w:val="00894310"/>
    <w:rsid w:val="008B3D6D"/>
    <w:rsid w:val="008C1AEF"/>
    <w:rsid w:val="008C2904"/>
    <w:rsid w:val="008C6950"/>
    <w:rsid w:val="008E6331"/>
    <w:rsid w:val="00900C3D"/>
    <w:rsid w:val="009020F8"/>
    <w:rsid w:val="00905759"/>
    <w:rsid w:val="00923576"/>
    <w:rsid w:val="00931E6B"/>
    <w:rsid w:val="0093234B"/>
    <w:rsid w:val="00951499"/>
    <w:rsid w:val="009716F3"/>
    <w:rsid w:val="00972962"/>
    <w:rsid w:val="00975C69"/>
    <w:rsid w:val="00977F2B"/>
    <w:rsid w:val="00980495"/>
    <w:rsid w:val="009868D3"/>
    <w:rsid w:val="009A505F"/>
    <w:rsid w:val="009B3ABE"/>
    <w:rsid w:val="009B3D7C"/>
    <w:rsid w:val="009C6E40"/>
    <w:rsid w:val="009C7FDC"/>
    <w:rsid w:val="009D22AE"/>
    <w:rsid w:val="009E1708"/>
    <w:rsid w:val="009E664E"/>
    <w:rsid w:val="009F180F"/>
    <w:rsid w:val="009F5F1D"/>
    <w:rsid w:val="00A00E8A"/>
    <w:rsid w:val="00A01532"/>
    <w:rsid w:val="00A025F0"/>
    <w:rsid w:val="00A0466C"/>
    <w:rsid w:val="00A07DD3"/>
    <w:rsid w:val="00A22F2D"/>
    <w:rsid w:val="00A328C8"/>
    <w:rsid w:val="00A3548C"/>
    <w:rsid w:val="00A43D8D"/>
    <w:rsid w:val="00A452DC"/>
    <w:rsid w:val="00A83DF9"/>
    <w:rsid w:val="00A84D81"/>
    <w:rsid w:val="00A90C34"/>
    <w:rsid w:val="00A9361A"/>
    <w:rsid w:val="00A93D6C"/>
    <w:rsid w:val="00AA632F"/>
    <w:rsid w:val="00AB01D4"/>
    <w:rsid w:val="00AC5609"/>
    <w:rsid w:val="00AC5B52"/>
    <w:rsid w:val="00AD05D5"/>
    <w:rsid w:val="00AD51A7"/>
    <w:rsid w:val="00AE155E"/>
    <w:rsid w:val="00AF2ABB"/>
    <w:rsid w:val="00B02423"/>
    <w:rsid w:val="00B06645"/>
    <w:rsid w:val="00B146BF"/>
    <w:rsid w:val="00B220F4"/>
    <w:rsid w:val="00B24649"/>
    <w:rsid w:val="00B34753"/>
    <w:rsid w:val="00B4009E"/>
    <w:rsid w:val="00B405A3"/>
    <w:rsid w:val="00B411E6"/>
    <w:rsid w:val="00B43C79"/>
    <w:rsid w:val="00B45AB0"/>
    <w:rsid w:val="00B52D15"/>
    <w:rsid w:val="00B52FBB"/>
    <w:rsid w:val="00B55D37"/>
    <w:rsid w:val="00B6652C"/>
    <w:rsid w:val="00B703D4"/>
    <w:rsid w:val="00B8424E"/>
    <w:rsid w:val="00BA5C6B"/>
    <w:rsid w:val="00BA7BF4"/>
    <w:rsid w:val="00BB6129"/>
    <w:rsid w:val="00BB67FD"/>
    <w:rsid w:val="00BB79DD"/>
    <w:rsid w:val="00BC4FC9"/>
    <w:rsid w:val="00BE40A5"/>
    <w:rsid w:val="00BE4EE9"/>
    <w:rsid w:val="00BF5412"/>
    <w:rsid w:val="00C04720"/>
    <w:rsid w:val="00C07DCD"/>
    <w:rsid w:val="00C227E6"/>
    <w:rsid w:val="00C345D8"/>
    <w:rsid w:val="00C42A1E"/>
    <w:rsid w:val="00C466DF"/>
    <w:rsid w:val="00C57AAD"/>
    <w:rsid w:val="00C64285"/>
    <w:rsid w:val="00C664E5"/>
    <w:rsid w:val="00C74430"/>
    <w:rsid w:val="00C8239F"/>
    <w:rsid w:val="00C84D58"/>
    <w:rsid w:val="00CA5370"/>
    <w:rsid w:val="00CA6282"/>
    <w:rsid w:val="00CB7C53"/>
    <w:rsid w:val="00CC2A7C"/>
    <w:rsid w:val="00CD038B"/>
    <w:rsid w:val="00CE250E"/>
    <w:rsid w:val="00CF0A5F"/>
    <w:rsid w:val="00CF249C"/>
    <w:rsid w:val="00CF3EE8"/>
    <w:rsid w:val="00D01513"/>
    <w:rsid w:val="00D04DBB"/>
    <w:rsid w:val="00D17525"/>
    <w:rsid w:val="00D229CE"/>
    <w:rsid w:val="00D2610B"/>
    <w:rsid w:val="00D307D4"/>
    <w:rsid w:val="00D3519D"/>
    <w:rsid w:val="00D37201"/>
    <w:rsid w:val="00D479E0"/>
    <w:rsid w:val="00D60273"/>
    <w:rsid w:val="00D963ED"/>
    <w:rsid w:val="00D97C71"/>
    <w:rsid w:val="00D97E58"/>
    <w:rsid w:val="00DA5E7E"/>
    <w:rsid w:val="00DB2A6B"/>
    <w:rsid w:val="00DB53E4"/>
    <w:rsid w:val="00DC6EB8"/>
    <w:rsid w:val="00DD1377"/>
    <w:rsid w:val="00DD1667"/>
    <w:rsid w:val="00DD1D77"/>
    <w:rsid w:val="00DD2812"/>
    <w:rsid w:val="00DD324E"/>
    <w:rsid w:val="00DD3DCB"/>
    <w:rsid w:val="00DD5A54"/>
    <w:rsid w:val="00DD6C6A"/>
    <w:rsid w:val="00DE266E"/>
    <w:rsid w:val="00DE3107"/>
    <w:rsid w:val="00DF3CCC"/>
    <w:rsid w:val="00E13C2F"/>
    <w:rsid w:val="00E219CE"/>
    <w:rsid w:val="00E23F5A"/>
    <w:rsid w:val="00E24F72"/>
    <w:rsid w:val="00E2510B"/>
    <w:rsid w:val="00E44A6C"/>
    <w:rsid w:val="00E453D8"/>
    <w:rsid w:val="00E463CC"/>
    <w:rsid w:val="00E623A4"/>
    <w:rsid w:val="00E77201"/>
    <w:rsid w:val="00E85BBD"/>
    <w:rsid w:val="00EA3D74"/>
    <w:rsid w:val="00ED0232"/>
    <w:rsid w:val="00ED2DDF"/>
    <w:rsid w:val="00EE37F6"/>
    <w:rsid w:val="00EE7A34"/>
    <w:rsid w:val="00EF12DC"/>
    <w:rsid w:val="00F04AD4"/>
    <w:rsid w:val="00F0666B"/>
    <w:rsid w:val="00F102A9"/>
    <w:rsid w:val="00F223F7"/>
    <w:rsid w:val="00F33AEC"/>
    <w:rsid w:val="00F458EF"/>
    <w:rsid w:val="00F53672"/>
    <w:rsid w:val="00F54E88"/>
    <w:rsid w:val="00F56FC8"/>
    <w:rsid w:val="00F64BCD"/>
    <w:rsid w:val="00FA111D"/>
    <w:rsid w:val="00FA2EE3"/>
    <w:rsid w:val="00FA57E5"/>
    <w:rsid w:val="00FA5B66"/>
    <w:rsid w:val="00FB5D6B"/>
    <w:rsid w:val="00FC61C0"/>
    <w:rsid w:val="00FD1B3A"/>
    <w:rsid w:val="00FD20D9"/>
    <w:rsid w:val="00FE0BD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nb-NO" w:eastAsia="nb-N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Normal Indent" w:qFormat="1"/>
    <w:lsdException w:name="footer" w:uiPriority="99"/>
    <w:lsdException w:name="caption" w:semiHidden="1" w:unhideWhenUsed="1" w:qFormat="1"/>
    <w:lsdException w:name="Default Paragraph Font" w:uiPriority="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2B5DBE"/>
    <w:rPr>
      <w:rFonts w:ascii="Calibri" w:eastAsia="Calibri" w:hAnsi="Calibri"/>
      <w:sz w:val="22"/>
      <w:szCs w:val="24"/>
      <w:lang w:eastAsia="zh-TW"/>
    </w:rPr>
  </w:style>
  <w:style w:type="paragraph" w:styleId="Overskrift1">
    <w:name w:val="heading 1"/>
    <w:basedOn w:val="Normal"/>
    <w:next w:val="Normal"/>
    <w:qFormat/>
    <w:rsid w:val="00403B9D"/>
    <w:pPr>
      <w:keepNext/>
      <w:keepLines/>
      <w:numPr>
        <w:numId w:val="7"/>
      </w:numPr>
      <w:spacing w:before="480" w:after="120"/>
      <w:ind w:left="720" w:hanging="720"/>
      <w:outlineLvl w:val="0"/>
    </w:pPr>
    <w:rPr>
      <w:rFonts w:eastAsia="Times New Roman"/>
      <w:b/>
      <w:bCs/>
      <w:caps/>
      <w:sz w:val="24"/>
      <w:szCs w:val="28"/>
    </w:rPr>
  </w:style>
  <w:style w:type="paragraph" w:styleId="Overskrift2">
    <w:name w:val="heading 2"/>
    <w:basedOn w:val="Normal"/>
    <w:next w:val="Normal"/>
    <w:qFormat/>
    <w:rsid w:val="00403B9D"/>
    <w:pPr>
      <w:keepNext/>
      <w:keepLines/>
      <w:numPr>
        <w:ilvl w:val="1"/>
        <w:numId w:val="7"/>
      </w:numPr>
      <w:spacing w:before="200" w:after="120"/>
      <w:ind w:left="720" w:hanging="720"/>
      <w:outlineLvl w:val="1"/>
    </w:pPr>
    <w:rPr>
      <w:rFonts w:eastAsia="Times New Roman"/>
      <w:b/>
      <w:bCs/>
      <w:szCs w:val="26"/>
    </w:rPr>
  </w:style>
  <w:style w:type="paragraph" w:styleId="Overskrift3">
    <w:name w:val="heading 3"/>
    <w:basedOn w:val="Normal"/>
    <w:next w:val="Normal"/>
    <w:qFormat/>
    <w:rsid w:val="00403B9D"/>
    <w:pPr>
      <w:keepNext/>
      <w:keepLines/>
      <w:numPr>
        <w:ilvl w:val="2"/>
        <w:numId w:val="7"/>
      </w:numPr>
      <w:spacing w:before="200" w:after="120"/>
      <w:outlineLvl w:val="2"/>
    </w:pPr>
    <w:rPr>
      <w:rFonts w:eastAsia="Times New Roman"/>
      <w:b/>
      <w:bCs/>
    </w:rPr>
  </w:style>
  <w:style w:type="paragraph" w:styleId="Overskrift4">
    <w:name w:val="heading 4"/>
    <w:basedOn w:val="Normal"/>
    <w:next w:val="Normal"/>
    <w:qFormat/>
    <w:rsid w:val="00403B9D"/>
    <w:pPr>
      <w:keepNext/>
      <w:keepLines/>
      <w:numPr>
        <w:ilvl w:val="3"/>
        <w:numId w:val="7"/>
      </w:numPr>
      <w:spacing w:before="200" w:after="120"/>
      <w:ind w:left="720" w:hanging="720"/>
      <w:outlineLvl w:val="3"/>
    </w:pPr>
    <w:rPr>
      <w:rFonts w:eastAsia="Times New Roman"/>
      <w:b/>
      <w:bCs/>
      <w:iCs/>
    </w:rPr>
  </w:style>
  <w:style w:type="paragraph" w:styleId="Overskrift5">
    <w:name w:val="heading 5"/>
    <w:basedOn w:val="Normal"/>
    <w:next w:val="Normal"/>
    <w:rsid w:val="002B5DBE"/>
    <w:pPr>
      <w:keepNext/>
      <w:keepLines/>
      <w:numPr>
        <w:ilvl w:val="4"/>
        <w:numId w:val="7"/>
      </w:numPr>
      <w:spacing w:before="200"/>
      <w:outlineLvl w:val="4"/>
    </w:pPr>
    <w:rPr>
      <w:rFonts w:ascii="Cambria" w:eastAsia="Times New Roman" w:hAnsi="Cambria"/>
      <w:color w:val="243F60"/>
    </w:rPr>
  </w:style>
  <w:style w:type="paragraph" w:styleId="Overskrift6">
    <w:name w:val="heading 6"/>
    <w:basedOn w:val="Normal"/>
    <w:next w:val="Normal"/>
    <w:rsid w:val="002B5DBE"/>
    <w:pPr>
      <w:keepNext/>
      <w:keepLines/>
      <w:numPr>
        <w:ilvl w:val="5"/>
        <w:numId w:val="7"/>
      </w:numPr>
      <w:spacing w:before="200"/>
      <w:outlineLvl w:val="5"/>
    </w:pPr>
    <w:rPr>
      <w:rFonts w:ascii="Cambria" w:eastAsia="Times New Roman" w:hAnsi="Cambria"/>
      <w:i/>
      <w:iCs/>
      <w:color w:val="243F60"/>
    </w:rPr>
  </w:style>
  <w:style w:type="paragraph" w:styleId="Overskrift7">
    <w:name w:val="heading 7"/>
    <w:basedOn w:val="Normal"/>
    <w:next w:val="Normal"/>
    <w:rsid w:val="002B5DBE"/>
    <w:pPr>
      <w:keepNext/>
      <w:keepLines/>
      <w:numPr>
        <w:ilvl w:val="6"/>
        <w:numId w:val="7"/>
      </w:numPr>
      <w:spacing w:before="200"/>
      <w:outlineLvl w:val="6"/>
    </w:pPr>
    <w:rPr>
      <w:rFonts w:ascii="Cambria" w:eastAsia="Times New Roman" w:hAnsi="Cambria"/>
      <w:i/>
      <w:iCs/>
      <w:color w:val="404040"/>
    </w:rPr>
  </w:style>
  <w:style w:type="paragraph" w:styleId="Overskrift8">
    <w:name w:val="heading 8"/>
    <w:basedOn w:val="Normal"/>
    <w:next w:val="Normal"/>
    <w:rsid w:val="002B5DBE"/>
    <w:pPr>
      <w:keepNext/>
      <w:keepLines/>
      <w:numPr>
        <w:ilvl w:val="7"/>
        <w:numId w:val="7"/>
      </w:numPr>
      <w:spacing w:before="200"/>
      <w:outlineLvl w:val="7"/>
    </w:pPr>
    <w:rPr>
      <w:rFonts w:ascii="Cambria" w:eastAsia="Times New Roman" w:hAnsi="Cambria"/>
      <w:color w:val="404040"/>
      <w:sz w:val="20"/>
      <w:szCs w:val="20"/>
    </w:rPr>
  </w:style>
  <w:style w:type="paragraph" w:styleId="Overskrift9">
    <w:name w:val="heading 9"/>
    <w:basedOn w:val="Normal"/>
    <w:next w:val="Normal"/>
    <w:rsid w:val="002B5DBE"/>
    <w:pPr>
      <w:keepNext/>
      <w:keepLines/>
      <w:numPr>
        <w:ilvl w:val="8"/>
        <w:numId w:val="7"/>
      </w:numPr>
      <w:spacing w:before="200"/>
      <w:outlineLvl w:val="8"/>
    </w:pPr>
    <w:rPr>
      <w:rFonts w:ascii="Cambria" w:eastAsia="Times New Roman" w:hAnsi="Cambria"/>
      <w:i/>
      <w:iCs/>
      <w:color w:val="404040"/>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uiPriority w:val="99"/>
    <w:rsid w:val="0000246C"/>
    <w:pPr>
      <w:tabs>
        <w:tab w:val="center" w:pos="4536"/>
        <w:tab w:val="right" w:pos="9072"/>
      </w:tabs>
    </w:pPr>
    <w:rPr>
      <w:sz w:val="16"/>
      <w:lang w:val="en-US"/>
    </w:rPr>
  </w:style>
  <w:style w:type="paragraph" w:styleId="Topptekst">
    <w:name w:val="header"/>
    <w:basedOn w:val="Normal"/>
    <w:rsid w:val="002B5DBE"/>
    <w:pPr>
      <w:tabs>
        <w:tab w:val="center" w:pos="4536"/>
        <w:tab w:val="right" w:pos="9072"/>
      </w:tabs>
    </w:pPr>
    <w:rPr>
      <w:lang w:val="en-US"/>
    </w:rPr>
  </w:style>
  <w:style w:type="paragraph" w:customStyle="1" w:styleId="Overskrift">
    <w:name w:val="Overskrift"/>
    <w:basedOn w:val="Normal"/>
    <w:rsid w:val="002B5DBE"/>
    <w:pPr>
      <w:spacing w:before="240" w:after="120"/>
    </w:pPr>
    <w:rPr>
      <w:b/>
      <w:caps/>
      <w:sz w:val="24"/>
    </w:rPr>
  </w:style>
  <w:style w:type="paragraph" w:customStyle="1" w:styleId="Bilag">
    <w:name w:val="Bilag"/>
    <w:basedOn w:val="Normal"/>
    <w:next w:val="Normal"/>
    <w:rsid w:val="002B5DBE"/>
    <w:pPr>
      <w:numPr>
        <w:numId w:val="2"/>
      </w:numPr>
    </w:pPr>
  </w:style>
  <w:style w:type="character" w:styleId="Fulgthyperkobling">
    <w:name w:val="FollowedHyperlink"/>
    <w:rsid w:val="002B5DBE"/>
    <w:rPr>
      <w:color w:val="800080"/>
      <w:u w:val="single"/>
    </w:rPr>
  </w:style>
  <w:style w:type="character" w:styleId="Sidetall">
    <w:name w:val="page number"/>
    <w:basedOn w:val="Standardskriftforavsnitt"/>
    <w:rsid w:val="002B5DBE"/>
  </w:style>
  <w:style w:type="paragraph" w:customStyle="1" w:styleId="Referanse">
    <w:name w:val="Referanse"/>
    <w:basedOn w:val="Normal"/>
    <w:rsid w:val="002B5DBE"/>
    <w:rPr>
      <w:sz w:val="16"/>
    </w:rPr>
  </w:style>
  <w:style w:type="character" w:styleId="Hyperkobling">
    <w:name w:val="Hyperlink"/>
    <w:rsid w:val="002B5DBE"/>
    <w:rPr>
      <w:color w:val="0000FF"/>
      <w:u w:val="single"/>
    </w:rPr>
  </w:style>
  <w:style w:type="paragraph" w:customStyle="1" w:styleId="Kluge">
    <w:name w:val="Kluge"/>
    <w:rsid w:val="002005CA"/>
    <w:rPr>
      <w:rFonts w:eastAsia="Times New Roman"/>
      <w:color w:val="000000"/>
      <w:sz w:val="16"/>
      <w:lang w:eastAsia="en-US"/>
    </w:rPr>
  </w:style>
  <w:style w:type="paragraph" w:customStyle="1" w:styleId="vanlig">
    <w:name w:val="vanlig"/>
    <w:rsid w:val="002B5DBE"/>
    <w:pPr>
      <w:jc w:val="center"/>
    </w:pPr>
    <w:rPr>
      <w:rFonts w:eastAsia="Times New Roman"/>
      <w:color w:val="000000"/>
    </w:rPr>
  </w:style>
  <w:style w:type="paragraph" w:customStyle="1" w:styleId="Ledetekst">
    <w:name w:val="Ledetekst"/>
    <w:basedOn w:val="Normal"/>
    <w:rsid w:val="002005CA"/>
    <w:rPr>
      <w:b/>
      <w:lang w:eastAsia="en-US"/>
    </w:rPr>
  </w:style>
  <w:style w:type="paragraph" w:customStyle="1" w:styleId="ExhibitR">
    <w:name w:val="Exhibit R"/>
    <w:basedOn w:val="Bilag"/>
    <w:next w:val="Normal"/>
    <w:rsid w:val="002B5DBE"/>
    <w:pPr>
      <w:numPr>
        <w:numId w:val="5"/>
      </w:numPr>
    </w:pPr>
  </w:style>
  <w:style w:type="paragraph" w:customStyle="1" w:styleId="Arabisk">
    <w:name w:val="Arabisk"/>
    <w:basedOn w:val="Normal"/>
    <w:rsid w:val="002B5DBE"/>
    <w:pPr>
      <w:numPr>
        <w:numId w:val="1"/>
      </w:numPr>
    </w:pPr>
  </w:style>
  <w:style w:type="paragraph" w:styleId="Bobletekst">
    <w:name w:val="Balloon Text"/>
    <w:basedOn w:val="Normal"/>
    <w:link w:val="BobletekstTegn"/>
    <w:rsid w:val="002B5DBE"/>
    <w:rPr>
      <w:rFonts w:ascii="Tahoma" w:hAnsi="Tahoma" w:cs="Tahoma"/>
      <w:sz w:val="16"/>
      <w:szCs w:val="16"/>
    </w:rPr>
  </w:style>
  <w:style w:type="character" w:customStyle="1" w:styleId="BobletekstTegn">
    <w:name w:val="Bobletekst Tegn"/>
    <w:link w:val="Bobletekst"/>
    <w:rsid w:val="002B5DBE"/>
    <w:rPr>
      <w:rFonts w:ascii="Tahoma" w:eastAsia="Calibri" w:hAnsi="Tahoma" w:cs="Tahoma"/>
      <w:sz w:val="16"/>
      <w:szCs w:val="16"/>
      <w:lang w:eastAsia="zh-TW"/>
    </w:rPr>
  </w:style>
  <w:style w:type="paragraph" w:customStyle="1" w:styleId="Bokstavliten">
    <w:name w:val="Bokstav liten"/>
    <w:basedOn w:val="Normal"/>
    <w:rsid w:val="002B5DBE"/>
    <w:pPr>
      <w:numPr>
        <w:numId w:val="3"/>
      </w:numPr>
    </w:pPr>
  </w:style>
  <w:style w:type="paragraph" w:customStyle="1" w:styleId="Bokstavstor">
    <w:name w:val="Bokstav stor"/>
    <w:basedOn w:val="Normal"/>
    <w:rsid w:val="002B5DBE"/>
    <w:pPr>
      <w:numPr>
        <w:numId w:val="4"/>
      </w:numPr>
    </w:pPr>
  </w:style>
  <w:style w:type="paragraph" w:customStyle="1" w:styleId="Firma">
    <w:name w:val="Firma"/>
    <w:basedOn w:val="Normal"/>
    <w:rsid w:val="001C7A5B"/>
    <w:rPr>
      <w:b/>
    </w:rPr>
  </w:style>
  <w:style w:type="paragraph" w:customStyle="1" w:styleId="Lede">
    <w:name w:val="Lede"/>
    <w:rsid w:val="002B5DBE"/>
    <w:rPr>
      <w:rFonts w:ascii="Calibri" w:eastAsia="Times New Roman" w:hAnsi="Calibri"/>
      <w:b/>
      <w:color w:val="000000"/>
      <w:sz w:val="14"/>
      <w:szCs w:val="24"/>
      <w:lang w:eastAsia="zh-TW"/>
    </w:rPr>
  </w:style>
  <w:style w:type="paragraph" w:customStyle="1" w:styleId="Romerliten">
    <w:name w:val="Romer liten"/>
    <w:basedOn w:val="Normal"/>
    <w:qFormat/>
    <w:rsid w:val="00403B9D"/>
    <w:pPr>
      <w:numPr>
        <w:numId w:val="8"/>
      </w:numPr>
    </w:pPr>
  </w:style>
  <w:style w:type="paragraph" w:customStyle="1" w:styleId="Romerstor">
    <w:name w:val="Romer stor"/>
    <w:basedOn w:val="Normal"/>
    <w:qFormat/>
    <w:rsid w:val="00403B9D"/>
    <w:pPr>
      <w:numPr>
        <w:numId w:val="9"/>
      </w:numPr>
    </w:pPr>
  </w:style>
  <w:style w:type="numbering" w:customStyle="1" w:styleId="Stil1">
    <w:name w:val="Stil1"/>
    <w:uiPriority w:val="99"/>
    <w:rsid w:val="002B5DBE"/>
    <w:pPr>
      <w:numPr>
        <w:numId w:val="6"/>
      </w:numPr>
    </w:pPr>
  </w:style>
  <w:style w:type="paragraph" w:styleId="Vanliginnrykk">
    <w:name w:val="Normal Indent"/>
    <w:basedOn w:val="Normal"/>
    <w:qFormat/>
    <w:rsid w:val="002B5DBE"/>
    <w:pPr>
      <w:ind w:left="907"/>
    </w:pPr>
  </w:style>
  <w:style w:type="paragraph" w:customStyle="1" w:styleId="Bunntekst2">
    <w:name w:val="Bunntekst2"/>
    <w:basedOn w:val="Bunntekst"/>
    <w:rsid w:val="0000246C"/>
  </w:style>
  <w:style w:type="character" w:styleId="Utheving">
    <w:name w:val="Emphasis"/>
    <w:qFormat/>
    <w:rsid w:val="006123C0"/>
    <w:rPr>
      <w:i/>
      <w:iCs/>
    </w:rPr>
  </w:style>
  <w:style w:type="paragraph" w:styleId="Sitat">
    <w:name w:val="Quote"/>
    <w:basedOn w:val="Normal"/>
    <w:next w:val="Normal"/>
    <w:link w:val="SitatTegn"/>
    <w:uiPriority w:val="29"/>
    <w:qFormat/>
    <w:rsid w:val="006123C0"/>
    <w:rPr>
      <w:i/>
      <w:iCs/>
      <w:color w:val="000000"/>
    </w:rPr>
  </w:style>
  <w:style w:type="character" w:customStyle="1" w:styleId="SitatTegn">
    <w:name w:val="Sitat Tegn"/>
    <w:link w:val="Sitat"/>
    <w:uiPriority w:val="29"/>
    <w:rsid w:val="006123C0"/>
    <w:rPr>
      <w:rFonts w:ascii="Calibri" w:eastAsia="Calibri" w:hAnsi="Calibri"/>
      <w:i/>
      <w:iCs/>
      <w:color w:val="000000"/>
      <w:sz w:val="22"/>
      <w:szCs w:val="24"/>
      <w:lang w:eastAsia="zh-TW"/>
    </w:rPr>
  </w:style>
  <w:style w:type="paragraph" w:styleId="INNH1">
    <w:name w:val="toc 1"/>
    <w:basedOn w:val="Normal"/>
    <w:next w:val="Normal"/>
    <w:autoRedefine/>
    <w:uiPriority w:val="39"/>
    <w:rsid w:val="006123C0"/>
    <w:pPr>
      <w:pBdr>
        <w:bottom w:val="single" w:sz="4" w:space="1" w:color="auto"/>
      </w:pBdr>
      <w:tabs>
        <w:tab w:val="left" w:pos="8505"/>
      </w:tabs>
      <w:spacing w:before="360"/>
    </w:pPr>
    <w:rPr>
      <w:b/>
      <w:bCs/>
      <w:caps/>
      <w:szCs w:val="20"/>
    </w:rPr>
  </w:style>
  <w:style w:type="paragraph" w:styleId="INNH2">
    <w:name w:val="toc 2"/>
    <w:basedOn w:val="Normal"/>
    <w:next w:val="Normal"/>
    <w:autoRedefine/>
    <w:uiPriority w:val="39"/>
    <w:rsid w:val="006123C0"/>
    <w:pPr>
      <w:tabs>
        <w:tab w:val="left" w:pos="8505"/>
      </w:tabs>
    </w:pPr>
    <w:rPr>
      <w:iCs/>
      <w:szCs w:val="20"/>
    </w:rPr>
  </w:style>
  <w:style w:type="paragraph" w:styleId="INNH3">
    <w:name w:val="toc 3"/>
    <w:basedOn w:val="Normal"/>
    <w:next w:val="Normal"/>
    <w:autoRedefine/>
    <w:uiPriority w:val="39"/>
    <w:rsid w:val="006123C0"/>
    <w:pPr>
      <w:tabs>
        <w:tab w:val="left" w:pos="8505"/>
      </w:tabs>
    </w:pPr>
    <w:rPr>
      <w:szCs w:val="20"/>
    </w:rPr>
  </w:style>
  <w:style w:type="paragraph" w:styleId="INNH4">
    <w:name w:val="toc 4"/>
    <w:basedOn w:val="Normal"/>
    <w:next w:val="Normal"/>
    <w:autoRedefine/>
    <w:rsid w:val="006123C0"/>
    <w:pPr>
      <w:tabs>
        <w:tab w:val="left" w:pos="8505"/>
      </w:tabs>
    </w:pPr>
    <w:rPr>
      <w:szCs w:val="20"/>
    </w:rPr>
  </w:style>
  <w:style w:type="paragraph" w:styleId="INNH5">
    <w:name w:val="toc 5"/>
    <w:basedOn w:val="Normal"/>
    <w:next w:val="Normal"/>
    <w:autoRedefine/>
    <w:rsid w:val="006123C0"/>
    <w:pPr>
      <w:ind w:left="880"/>
    </w:pPr>
    <w:rPr>
      <w:sz w:val="20"/>
      <w:szCs w:val="20"/>
    </w:rPr>
  </w:style>
  <w:style w:type="paragraph" w:styleId="INNH6">
    <w:name w:val="toc 6"/>
    <w:basedOn w:val="Normal"/>
    <w:next w:val="Normal"/>
    <w:autoRedefine/>
    <w:rsid w:val="006123C0"/>
    <w:pPr>
      <w:ind w:left="1100"/>
    </w:pPr>
    <w:rPr>
      <w:sz w:val="20"/>
      <w:szCs w:val="20"/>
    </w:rPr>
  </w:style>
  <w:style w:type="paragraph" w:styleId="INNH7">
    <w:name w:val="toc 7"/>
    <w:basedOn w:val="Normal"/>
    <w:next w:val="Normal"/>
    <w:autoRedefine/>
    <w:rsid w:val="006123C0"/>
    <w:pPr>
      <w:ind w:left="1320"/>
    </w:pPr>
    <w:rPr>
      <w:sz w:val="20"/>
      <w:szCs w:val="20"/>
    </w:rPr>
  </w:style>
  <w:style w:type="paragraph" w:styleId="INNH8">
    <w:name w:val="toc 8"/>
    <w:basedOn w:val="Normal"/>
    <w:next w:val="Normal"/>
    <w:autoRedefine/>
    <w:rsid w:val="006123C0"/>
    <w:pPr>
      <w:ind w:left="1540"/>
    </w:pPr>
    <w:rPr>
      <w:sz w:val="20"/>
      <w:szCs w:val="20"/>
    </w:rPr>
  </w:style>
  <w:style w:type="paragraph" w:styleId="INNH9">
    <w:name w:val="toc 9"/>
    <w:basedOn w:val="Normal"/>
    <w:next w:val="Normal"/>
    <w:autoRedefine/>
    <w:rsid w:val="006123C0"/>
    <w:pPr>
      <w:ind w:left="1760"/>
    </w:pPr>
    <w:rPr>
      <w:sz w:val="20"/>
      <w:szCs w:val="20"/>
    </w:rPr>
  </w:style>
  <w:style w:type="paragraph" w:customStyle="1" w:styleId="INNHTittel">
    <w:name w:val="INNH Tittel"/>
    <w:basedOn w:val="Tittel"/>
    <w:rsid w:val="006123C0"/>
    <w:pPr>
      <w:pBdr>
        <w:bottom w:val="single" w:sz="2" w:space="7" w:color="auto"/>
      </w:pBdr>
      <w:spacing w:after="960"/>
      <w:contextualSpacing w:val="0"/>
    </w:pPr>
    <w:rPr>
      <w:rFonts w:ascii="Calibri" w:hAnsi="Calibri"/>
      <w:b/>
      <w:caps/>
      <w:color w:val="auto"/>
      <w:spacing w:val="20"/>
      <w:sz w:val="24"/>
    </w:rPr>
  </w:style>
  <w:style w:type="paragraph" w:styleId="Tittel">
    <w:name w:val="Title"/>
    <w:basedOn w:val="Normal"/>
    <w:next w:val="Normal"/>
    <w:link w:val="TittelTegn"/>
    <w:rsid w:val="006123C0"/>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telTegn">
    <w:name w:val="Tittel Tegn"/>
    <w:link w:val="Tittel"/>
    <w:rsid w:val="006123C0"/>
    <w:rPr>
      <w:rFonts w:ascii="Cambria" w:eastAsia="Times New Roman" w:hAnsi="Cambria" w:cs="Times New Roman"/>
      <w:color w:val="17365D"/>
      <w:spacing w:val="5"/>
      <w:kern w:val="28"/>
      <w:sz w:val="52"/>
      <w:szCs w:val="52"/>
      <w:lang w:eastAsia="zh-TW"/>
    </w:rPr>
  </w:style>
  <w:style w:type="paragraph" w:styleId="Ingenmellomrom">
    <w:name w:val="No Spacing"/>
    <w:uiPriority w:val="1"/>
    <w:qFormat/>
    <w:rsid w:val="00A93D6C"/>
    <w:rPr>
      <w:rFonts w:asciiTheme="minorHAnsi" w:eastAsiaTheme="minorHAnsi" w:hAnsiTheme="minorHAnsi" w:cstheme="minorBidi"/>
      <w:sz w:val="22"/>
      <w:szCs w:val="22"/>
      <w:lang w:eastAsia="en-US"/>
    </w:rPr>
  </w:style>
  <w:style w:type="paragraph" w:styleId="Listeavsnitt">
    <w:name w:val="List Paragraph"/>
    <w:basedOn w:val="Normal"/>
    <w:uiPriority w:val="99"/>
    <w:qFormat/>
    <w:rsid w:val="00E24F72"/>
    <w:pPr>
      <w:ind w:left="708"/>
    </w:pPr>
    <w:rPr>
      <w:rFonts w:ascii="Univers LT 45 Light" w:eastAsia="Times New Roman" w:hAnsi="Univers LT 45 Light"/>
      <w:lang w:eastAsia="nb-NO"/>
    </w:rPr>
  </w:style>
  <w:style w:type="paragraph" w:customStyle="1" w:styleId="overskrift1nummerert">
    <w:name w:val="overskrift 1 nummerert"/>
    <w:basedOn w:val="Normal"/>
    <w:next w:val="Normal"/>
    <w:uiPriority w:val="99"/>
    <w:rsid w:val="00D229CE"/>
    <w:pPr>
      <w:numPr>
        <w:numId w:val="11"/>
      </w:numPr>
      <w:spacing w:after="240"/>
    </w:pPr>
    <w:rPr>
      <w:rFonts w:ascii="Univers LT 45 Light" w:eastAsia="Times New Roman" w:hAnsi="Univers LT 45 Light"/>
      <w:b/>
      <w:caps/>
      <w:lang w:eastAsia="nb-NO"/>
    </w:rPr>
  </w:style>
  <w:style w:type="paragraph" w:customStyle="1" w:styleId="Overskrift2nummerert">
    <w:name w:val="Overskrift 2 nummerert"/>
    <w:basedOn w:val="Normal"/>
    <w:next w:val="Normal"/>
    <w:uiPriority w:val="99"/>
    <w:rsid w:val="00D229CE"/>
    <w:pPr>
      <w:numPr>
        <w:ilvl w:val="1"/>
        <w:numId w:val="11"/>
      </w:numPr>
      <w:spacing w:after="240"/>
    </w:pPr>
    <w:rPr>
      <w:rFonts w:ascii="Univers LT 45 Light" w:eastAsia="Times New Roman" w:hAnsi="Univers LT 45 Light"/>
      <w:b/>
      <w:lang w:eastAsia="nb-NO"/>
    </w:rPr>
  </w:style>
  <w:style w:type="paragraph" w:customStyle="1" w:styleId="Overskrift3nummerert">
    <w:name w:val="Overskrift 3 nummerert"/>
    <w:basedOn w:val="Normal"/>
    <w:next w:val="Normal"/>
    <w:uiPriority w:val="99"/>
    <w:rsid w:val="00D229CE"/>
    <w:pPr>
      <w:numPr>
        <w:ilvl w:val="2"/>
        <w:numId w:val="11"/>
      </w:numPr>
      <w:spacing w:after="240"/>
    </w:pPr>
    <w:rPr>
      <w:rFonts w:ascii="Univers LT 45 Light" w:eastAsia="Times New Roman" w:hAnsi="Univers LT 45 Light"/>
      <w:b/>
      <w:lang w:eastAsia="nb-NO"/>
    </w:rPr>
  </w:style>
  <w:style w:type="paragraph" w:customStyle="1" w:styleId="Overskrift4nummerert">
    <w:name w:val="Overskrift 4 nummerert"/>
    <w:basedOn w:val="Normal"/>
    <w:next w:val="Normal"/>
    <w:uiPriority w:val="99"/>
    <w:rsid w:val="00D229CE"/>
    <w:pPr>
      <w:numPr>
        <w:ilvl w:val="3"/>
        <w:numId w:val="11"/>
      </w:numPr>
      <w:spacing w:after="240"/>
    </w:pPr>
    <w:rPr>
      <w:rFonts w:ascii="Univers LT 45 Light" w:eastAsia="Times New Roman" w:hAnsi="Univers LT 45 Light"/>
      <w:b/>
      <w:lang w:eastAsia="nb-NO"/>
    </w:rPr>
  </w:style>
  <w:style w:type="character" w:styleId="Merknadsreferanse">
    <w:name w:val="annotation reference"/>
    <w:basedOn w:val="Standardskriftforavsnitt"/>
    <w:rsid w:val="00D229CE"/>
    <w:rPr>
      <w:sz w:val="16"/>
      <w:szCs w:val="16"/>
    </w:rPr>
  </w:style>
  <w:style w:type="paragraph" w:styleId="Merknadstekst">
    <w:name w:val="annotation text"/>
    <w:basedOn w:val="Normal"/>
    <w:link w:val="MerknadstekstTegn"/>
    <w:rsid w:val="00D229CE"/>
    <w:rPr>
      <w:sz w:val="20"/>
      <w:szCs w:val="20"/>
    </w:rPr>
  </w:style>
  <w:style w:type="character" w:customStyle="1" w:styleId="MerknadstekstTegn">
    <w:name w:val="Merknadstekst Tegn"/>
    <w:basedOn w:val="Standardskriftforavsnitt"/>
    <w:link w:val="Merknadstekst"/>
    <w:rsid w:val="00D229CE"/>
    <w:rPr>
      <w:rFonts w:ascii="Calibri" w:eastAsia="Calibri" w:hAnsi="Calibri"/>
      <w:lang w:eastAsia="zh-TW"/>
    </w:rPr>
  </w:style>
  <w:style w:type="paragraph" w:styleId="Kommentaremne">
    <w:name w:val="annotation subject"/>
    <w:basedOn w:val="Merknadstekst"/>
    <w:next w:val="Merknadstekst"/>
    <w:link w:val="KommentaremneTegn"/>
    <w:rsid w:val="00D229CE"/>
    <w:rPr>
      <w:b/>
      <w:bCs/>
    </w:rPr>
  </w:style>
  <w:style w:type="character" w:customStyle="1" w:styleId="KommentaremneTegn">
    <w:name w:val="Kommentaremne Tegn"/>
    <w:basedOn w:val="MerknadstekstTegn"/>
    <w:link w:val="Kommentaremne"/>
    <w:rsid w:val="00D229CE"/>
    <w:rPr>
      <w:rFonts w:ascii="Calibri" w:eastAsia="Calibri" w:hAnsi="Calibri"/>
      <w:b/>
      <w:bCs/>
      <w:lang w:eastAsia="zh-TW"/>
    </w:rPr>
  </w:style>
  <w:style w:type="character" w:customStyle="1" w:styleId="unknownfield">
    <w:name w:val="unknownfield"/>
    <w:basedOn w:val="Standardskriftforavsnitt"/>
    <w:uiPriority w:val="99"/>
    <w:rsid w:val="00C04720"/>
    <w:rPr>
      <w:rFonts w:cs="Times New Roman"/>
    </w:rPr>
  </w:style>
  <w:style w:type="paragraph" w:customStyle="1" w:styleId="Listeavsnitt1">
    <w:name w:val="Listeavsnitt1"/>
    <w:basedOn w:val="Normal"/>
    <w:uiPriority w:val="99"/>
    <w:rsid w:val="009E1708"/>
    <w:pPr>
      <w:ind w:left="708"/>
    </w:pPr>
    <w:rPr>
      <w:rFonts w:ascii="Univers LT 45 Light" w:eastAsia="Times New Roman" w:hAnsi="Univers LT 45 Light"/>
      <w:lang w:eastAsia="nb-NO"/>
    </w:rPr>
  </w:style>
  <w:style w:type="character" w:customStyle="1" w:styleId="BunntekstTegn">
    <w:name w:val="Bunntekst Tegn"/>
    <w:basedOn w:val="Standardskriftforavsnitt"/>
    <w:link w:val="Bunntekst"/>
    <w:uiPriority w:val="99"/>
    <w:rsid w:val="00F54E88"/>
    <w:rPr>
      <w:rFonts w:ascii="Calibri" w:eastAsia="Calibri" w:hAnsi="Calibri"/>
      <w:sz w:val="16"/>
      <w:szCs w:val="24"/>
      <w:lang w:val="en-US"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nb-NO" w:eastAsia="nb-N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Normal Indent" w:qFormat="1"/>
    <w:lsdException w:name="footer" w:uiPriority="99"/>
    <w:lsdException w:name="caption" w:semiHidden="1" w:unhideWhenUsed="1" w:qFormat="1"/>
    <w:lsdException w:name="Default Paragraph Font" w:uiPriority="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2B5DBE"/>
    <w:rPr>
      <w:rFonts w:ascii="Calibri" w:eastAsia="Calibri" w:hAnsi="Calibri"/>
      <w:sz w:val="22"/>
      <w:szCs w:val="24"/>
      <w:lang w:eastAsia="zh-TW"/>
    </w:rPr>
  </w:style>
  <w:style w:type="paragraph" w:styleId="Overskrift1">
    <w:name w:val="heading 1"/>
    <w:basedOn w:val="Normal"/>
    <w:next w:val="Normal"/>
    <w:qFormat/>
    <w:rsid w:val="00403B9D"/>
    <w:pPr>
      <w:keepNext/>
      <w:keepLines/>
      <w:numPr>
        <w:numId w:val="7"/>
      </w:numPr>
      <w:spacing w:before="480" w:after="120"/>
      <w:ind w:left="720" w:hanging="720"/>
      <w:outlineLvl w:val="0"/>
    </w:pPr>
    <w:rPr>
      <w:rFonts w:eastAsia="Times New Roman"/>
      <w:b/>
      <w:bCs/>
      <w:caps/>
      <w:sz w:val="24"/>
      <w:szCs w:val="28"/>
    </w:rPr>
  </w:style>
  <w:style w:type="paragraph" w:styleId="Overskrift2">
    <w:name w:val="heading 2"/>
    <w:basedOn w:val="Normal"/>
    <w:next w:val="Normal"/>
    <w:qFormat/>
    <w:rsid w:val="00403B9D"/>
    <w:pPr>
      <w:keepNext/>
      <w:keepLines/>
      <w:numPr>
        <w:ilvl w:val="1"/>
        <w:numId w:val="7"/>
      </w:numPr>
      <w:spacing w:before="200" w:after="120"/>
      <w:ind w:left="720" w:hanging="720"/>
      <w:outlineLvl w:val="1"/>
    </w:pPr>
    <w:rPr>
      <w:rFonts w:eastAsia="Times New Roman"/>
      <w:b/>
      <w:bCs/>
      <w:szCs w:val="26"/>
    </w:rPr>
  </w:style>
  <w:style w:type="paragraph" w:styleId="Overskrift3">
    <w:name w:val="heading 3"/>
    <w:basedOn w:val="Normal"/>
    <w:next w:val="Normal"/>
    <w:qFormat/>
    <w:rsid w:val="00403B9D"/>
    <w:pPr>
      <w:keepNext/>
      <w:keepLines/>
      <w:numPr>
        <w:ilvl w:val="2"/>
        <w:numId w:val="7"/>
      </w:numPr>
      <w:spacing w:before="200" w:after="120"/>
      <w:outlineLvl w:val="2"/>
    </w:pPr>
    <w:rPr>
      <w:rFonts w:eastAsia="Times New Roman"/>
      <w:b/>
      <w:bCs/>
    </w:rPr>
  </w:style>
  <w:style w:type="paragraph" w:styleId="Overskrift4">
    <w:name w:val="heading 4"/>
    <w:basedOn w:val="Normal"/>
    <w:next w:val="Normal"/>
    <w:qFormat/>
    <w:rsid w:val="00403B9D"/>
    <w:pPr>
      <w:keepNext/>
      <w:keepLines/>
      <w:numPr>
        <w:ilvl w:val="3"/>
        <w:numId w:val="7"/>
      </w:numPr>
      <w:spacing w:before="200" w:after="120"/>
      <w:ind w:left="720" w:hanging="720"/>
      <w:outlineLvl w:val="3"/>
    </w:pPr>
    <w:rPr>
      <w:rFonts w:eastAsia="Times New Roman"/>
      <w:b/>
      <w:bCs/>
      <w:iCs/>
    </w:rPr>
  </w:style>
  <w:style w:type="paragraph" w:styleId="Overskrift5">
    <w:name w:val="heading 5"/>
    <w:basedOn w:val="Normal"/>
    <w:next w:val="Normal"/>
    <w:rsid w:val="002B5DBE"/>
    <w:pPr>
      <w:keepNext/>
      <w:keepLines/>
      <w:numPr>
        <w:ilvl w:val="4"/>
        <w:numId w:val="7"/>
      </w:numPr>
      <w:spacing w:before="200"/>
      <w:outlineLvl w:val="4"/>
    </w:pPr>
    <w:rPr>
      <w:rFonts w:ascii="Cambria" w:eastAsia="Times New Roman" w:hAnsi="Cambria"/>
      <w:color w:val="243F60"/>
    </w:rPr>
  </w:style>
  <w:style w:type="paragraph" w:styleId="Overskrift6">
    <w:name w:val="heading 6"/>
    <w:basedOn w:val="Normal"/>
    <w:next w:val="Normal"/>
    <w:rsid w:val="002B5DBE"/>
    <w:pPr>
      <w:keepNext/>
      <w:keepLines/>
      <w:numPr>
        <w:ilvl w:val="5"/>
        <w:numId w:val="7"/>
      </w:numPr>
      <w:spacing w:before="200"/>
      <w:outlineLvl w:val="5"/>
    </w:pPr>
    <w:rPr>
      <w:rFonts w:ascii="Cambria" w:eastAsia="Times New Roman" w:hAnsi="Cambria"/>
      <w:i/>
      <w:iCs/>
      <w:color w:val="243F60"/>
    </w:rPr>
  </w:style>
  <w:style w:type="paragraph" w:styleId="Overskrift7">
    <w:name w:val="heading 7"/>
    <w:basedOn w:val="Normal"/>
    <w:next w:val="Normal"/>
    <w:rsid w:val="002B5DBE"/>
    <w:pPr>
      <w:keepNext/>
      <w:keepLines/>
      <w:numPr>
        <w:ilvl w:val="6"/>
        <w:numId w:val="7"/>
      </w:numPr>
      <w:spacing w:before="200"/>
      <w:outlineLvl w:val="6"/>
    </w:pPr>
    <w:rPr>
      <w:rFonts w:ascii="Cambria" w:eastAsia="Times New Roman" w:hAnsi="Cambria"/>
      <w:i/>
      <w:iCs/>
      <w:color w:val="404040"/>
    </w:rPr>
  </w:style>
  <w:style w:type="paragraph" w:styleId="Overskrift8">
    <w:name w:val="heading 8"/>
    <w:basedOn w:val="Normal"/>
    <w:next w:val="Normal"/>
    <w:rsid w:val="002B5DBE"/>
    <w:pPr>
      <w:keepNext/>
      <w:keepLines/>
      <w:numPr>
        <w:ilvl w:val="7"/>
        <w:numId w:val="7"/>
      </w:numPr>
      <w:spacing w:before="200"/>
      <w:outlineLvl w:val="7"/>
    </w:pPr>
    <w:rPr>
      <w:rFonts w:ascii="Cambria" w:eastAsia="Times New Roman" w:hAnsi="Cambria"/>
      <w:color w:val="404040"/>
      <w:sz w:val="20"/>
      <w:szCs w:val="20"/>
    </w:rPr>
  </w:style>
  <w:style w:type="paragraph" w:styleId="Overskrift9">
    <w:name w:val="heading 9"/>
    <w:basedOn w:val="Normal"/>
    <w:next w:val="Normal"/>
    <w:rsid w:val="002B5DBE"/>
    <w:pPr>
      <w:keepNext/>
      <w:keepLines/>
      <w:numPr>
        <w:ilvl w:val="8"/>
        <w:numId w:val="7"/>
      </w:numPr>
      <w:spacing w:before="200"/>
      <w:outlineLvl w:val="8"/>
    </w:pPr>
    <w:rPr>
      <w:rFonts w:ascii="Cambria" w:eastAsia="Times New Roman" w:hAnsi="Cambria"/>
      <w:i/>
      <w:iCs/>
      <w:color w:val="404040"/>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uiPriority w:val="99"/>
    <w:rsid w:val="0000246C"/>
    <w:pPr>
      <w:tabs>
        <w:tab w:val="center" w:pos="4536"/>
        <w:tab w:val="right" w:pos="9072"/>
      </w:tabs>
    </w:pPr>
    <w:rPr>
      <w:sz w:val="16"/>
      <w:lang w:val="en-US"/>
    </w:rPr>
  </w:style>
  <w:style w:type="paragraph" w:styleId="Topptekst">
    <w:name w:val="header"/>
    <w:basedOn w:val="Normal"/>
    <w:rsid w:val="002B5DBE"/>
    <w:pPr>
      <w:tabs>
        <w:tab w:val="center" w:pos="4536"/>
        <w:tab w:val="right" w:pos="9072"/>
      </w:tabs>
    </w:pPr>
    <w:rPr>
      <w:lang w:val="en-US"/>
    </w:rPr>
  </w:style>
  <w:style w:type="paragraph" w:customStyle="1" w:styleId="Overskrift">
    <w:name w:val="Overskrift"/>
    <w:basedOn w:val="Normal"/>
    <w:rsid w:val="002B5DBE"/>
    <w:pPr>
      <w:spacing w:before="240" w:after="120"/>
    </w:pPr>
    <w:rPr>
      <w:b/>
      <w:caps/>
      <w:sz w:val="24"/>
    </w:rPr>
  </w:style>
  <w:style w:type="paragraph" w:customStyle="1" w:styleId="Bilag">
    <w:name w:val="Bilag"/>
    <w:basedOn w:val="Normal"/>
    <w:next w:val="Normal"/>
    <w:rsid w:val="002B5DBE"/>
    <w:pPr>
      <w:numPr>
        <w:numId w:val="2"/>
      </w:numPr>
    </w:pPr>
  </w:style>
  <w:style w:type="character" w:styleId="Fulgthyperkobling">
    <w:name w:val="FollowedHyperlink"/>
    <w:rsid w:val="002B5DBE"/>
    <w:rPr>
      <w:color w:val="800080"/>
      <w:u w:val="single"/>
    </w:rPr>
  </w:style>
  <w:style w:type="character" w:styleId="Sidetall">
    <w:name w:val="page number"/>
    <w:basedOn w:val="Standardskriftforavsnitt"/>
    <w:rsid w:val="002B5DBE"/>
  </w:style>
  <w:style w:type="paragraph" w:customStyle="1" w:styleId="Referanse">
    <w:name w:val="Referanse"/>
    <w:basedOn w:val="Normal"/>
    <w:rsid w:val="002B5DBE"/>
    <w:rPr>
      <w:sz w:val="16"/>
    </w:rPr>
  </w:style>
  <w:style w:type="character" w:styleId="Hyperkobling">
    <w:name w:val="Hyperlink"/>
    <w:rsid w:val="002B5DBE"/>
    <w:rPr>
      <w:color w:val="0000FF"/>
      <w:u w:val="single"/>
    </w:rPr>
  </w:style>
  <w:style w:type="paragraph" w:customStyle="1" w:styleId="Kluge">
    <w:name w:val="Kluge"/>
    <w:rsid w:val="002005CA"/>
    <w:rPr>
      <w:rFonts w:eastAsia="Times New Roman"/>
      <w:color w:val="000000"/>
      <w:sz w:val="16"/>
      <w:lang w:eastAsia="en-US"/>
    </w:rPr>
  </w:style>
  <w:style w:type="paragraph" w:customStyle="1" w:styleId="vanlig">
    <w:name w:val="vanlig"/>
    <w:rsid w:val="002B5DBE"/>
    <w:pPr>
      <w:jc w:val="center"/>
    </w:pPr>
    <w:rPr>
      <w:rFonts w:eastAsia="Times New Roman"/>
      <w:color w:val="000000"/>
    </w:rPr>
  </w:style>
  <w:style w:type="paragraph" w:customStyle="1" w:styleId="Ledetekst">
    <w:name w:val="Ledetekst"/>
    <w:basedOn w:val="Normal"/>
    <w:rsid w:val="002005CA"/>
    <w:rPr>
      <w:b/>
      <w:lang w:eastAsia="en-US"/>
    </w:rPr>
  </w:style>
  <w:style w:type="paragraph" w:customStyle="1" w:styleId="ExhibitR">
    <w:name w:val="Exhibit R"/>
    <w:basedOn w:val="Bilag"/>
    <w:next w:val="Normal"/>
    <w:rsid w:val="002B5DBE"/>
    <w:pPr>
      <w:numPr>
        <w:numId w:val="5"/>
      </w:numPr>
    </w:pPr>
  </w:style>
  <w:style w:type="paragraph" w:customStyle="1" w:styleId="Arabisk">
    <w:name w:val="Arabisk"/>
    <w:basedOn w:val="Normal"/>
    <w:rsid w:val="002B5DBE"/>
    <w:pPr>
      <w:numPr>
        <w:numId w:val="1"/>
      </w:numPr>
    </w:pPr>
  </w:style>
  <w:style w:type="paragraph" w:styleId="Bobletekst">
    <w:name w:val="Balloon Text"/>
    <w:basedOn w:val="Normal"/>
    <w:link w:val="BobletekstTegn"/>
    <w:rsid w:val="002B5DBE"/>
    <w:rPr>
      <w:rFonts w:ascii="Tahoma" w:hAnsi="Tahoma" w:cs="Tahoma"/>
      <w:sz w:val="16"/>
      <w:szCs w:val="16"/>
    </w:rPr>
  </w:style>
  <w:style w:type="character" w:customStyle="1" w:styleId="BobletekstTegn">
    <w:name w:val="Bobletekst Tegn"/>
    <w:link w:val="Bobletekst"/>
    <w:rsid w:val="002B5DBE"/>
    <w:rPr>
      <w:rFonts w:ascii="Tahoma" w:eastAsia="Calibri" w:hAnsi="Tahoma" w:cs="Tahoma"/>
      <w:sz w:val="16"/>
      <w:szCs w:val="16"/>
      <w:lang w:eastAsia="zh-TW"/>
    </w:rPr>
  </w:style>
  <w:style w:type="paragraph" w:customStyle="1" w:styleId="Bokstavliten">
    <w:name w:val="Bokstav liten"/>
    <w:basedOn w:val="Normal"/>
    <w:rsid w:val="002B5DBE"/>
    <w:pPr>
      <w:numPr>
        <w:numId w:val="3"/>
      </w:numPr>
    </w:pPr>
  </w:style>
  <w:style w:type="paragraph" w:customStyle="1" w:styleId="Bokstavstor">
    <w:name w:val="Bokstav stor"/>
    <w:basedOn w:val="Normal"/>
    <w:rsid w:val="002B5DBE"/>
    <w:pPr>
      <w:numPr>
        <w:numId w:val="4"/>
      </w:numPr>
    </w:pPr>
  </w:style>
  <w:style w:type="paragraph" w:customStyle="1" w:styleId="Firma">
    <w:name w:val="Firma"/>
    <w:basedOn w:val="Normal"/>
    <w:rsid w:val="001C7A5B"/>
    <w:rPr>
      <w:b/>
    </w:rPr>
  </w:style>
  <w:style w:type="paragraph" w:customStyle="1" w:styleId="Lede">
    <w:name w:val="Lede"/>
    <w:rsid w:val="002B5DBE"/>
    <w:rPr>
      <w:rFonts w:ascii="Calibri" w:eastAsia="Times New Roman" w:hAnsi="Calibri"/>
      <w:b/>
      <w:color w:val="000000"/>
      <w:sz w:val="14"/>
      <w:szCs w:val="24"/>
      <w:lang w:eastAsia="zh-TW"/>
    </w:rPr>
  </w:style>
  <w:style w:type="paragraph" w:customStyle="1" w:styleId="Romerliten">
    <w:name w:val="Romer liten"/>
    <w:basedOn w:val="Normal"/>
    <w:qFormat/>
    <w:rsid w:val="00403B9D"/>
    <w:pPr>
      <w:numPr>
        <w:numId w:val="8"/>
      </w:numPr>
    </w:pPr>
  </w:style>
  <w:style w:type="paragraph" w:customStyle="1" w:styleId="Romerstor">
    <w:name w:val="Romer stor"/>
    <w:basedOn w:val="Normal"/>
    <w:qFormat/>
    <w:rsid w:val="00403B9D"/>
    <w:pPr>
      <w:numPr>
        <w:numId w:val="9"/>
      </w:numPr>
    </w:pPr>
  </w:style>
  <w:style w:type="numbering" w:customStyle="1" w:styleId="Stil1">
    <w:name w:val="Stil1"/>
    <w:uiPriority w:val="99"/>
    <w:rsid w:val="002B5DBE"/>
    <w:pPr>
      <w:numPr>
        <w:numId w:val="6"/>
      </w:numPr>
    </w:pPr>
  </w:style>
  <w:style w:type="paragraph" w:styleId="Vanliginnrykk">
    <w:name w:val="Normal Indent"/>
    <w:basedOn w:val="Normal"/>
    <w:qFormat/>
    <w:rsid w:val="002B5DBE"/>
    <w:pPr>
      <w:ind w:left="907"/>
    </w:pPr>
  </w:style>
  <w:style w:type="paragraph" w:customStyle="1" w:styleId="Bunntekst2">
    <w:name w:val="Bunntekst2"/>
    <w:basedOn w:val="Bunntekst"/>
    <w:rsid w:val="0000246C"/>
  </w:style>
  <w:style w:type="character" w:styleId="Utheving">
    <w:name w:val="Emphasis"/>
    <w:qFormat/>
    <w:rsid w:val="006123C0"/>
    <w:rPr>
      <w:i/>
      <w:iCs/>
    </w:rPr>
  </w:style>
  <w:style w:type="paragraph" w:styleId="Sitat">
    <w:name w:val="Quote"/>
    <w:basedOn w:val="Normal"/>
    <w:next w:val="Normal"/>
    <w:link w:val="SitatTegn"/>
    <w:uiPriority w:val="29"/>
    <w:qFormat/>
    <w:rsid w:val="006123C0"/>
    <w:rPr>
      <w:i/>
      <w:iCs/>
      <w:color w:val="000000"/>
    </w:rPr>
  </w:style>
  <w:style w:type="character" w:customStyle="1" w:styleId="SitatTegn">
    <w:name w:val="Sitat Tegn"/>
    <w:link w:val="Sitat"/>
    <w:uiPriority w:val="29"/>
    <w:rsid w:val="006123C0"/>
    <w:rPr>
      <w:rFonts w:ascii="Calibri" w:eastAsia="Calibri" w:hAnsi="Calibri"/>
      <w:i/>
      <w:iCs/>
      <w:color w:val="000000"/>
      <w:sz w:val="22"/>
      <w:szCs w:val="24"/>
      <w:lang w:eastAsia="zh-TW"/>
    </w:rPr>
  </w:style>
  <w:style w:type="paragraph" w:styleId="INNH1">
    <w:name w:val="toc 1"/>
    <w:basedOn w:val="Normal"/>
    <w:next w:val="Normal"/>
    <w:autoRedefine/>
    <w:uiPriority w:val="39"/>
    <w:rsid w:val="006123C0"/>
    <w:pPr>
      <w:pBdr>
        <w:bottom w:val="single" w:sz="4" w:space="1" w:color="auto"/>
      </w:pBdr>
      <w:tabs>
        <w:tab w:val="left" w:pos="8505"/>
      </w:tabs>
      <w:spacing w:before="360"/>
    </w:pPr>
    <w:rPr>
      <w:b/>
      <w:bCs/>
      <w:caps/>
      <w:szCs w:val="20"/>
    </w:rPr>
  </w:style>
  <w:style w:type="paragraph" w:styleId="INNH2">
    <w:name w:val="toc 2"/>
    <w:basedOn w:val="Normal"/>
    <w:next w:val="Normal"/>
    <w:autoRedefine/>
    <w:uiPriority w:val="39"/>
    <w:rsid w:val="006123C0"/>
    <w:pPr>
      <w:tabs>
        <w:tab w:val="left" w:pos="8505"/>
      </w:tabs>
    </w:pPr>
    <w:rPr>
      <w:iCs/>
      <w:szCs w:val="20"/>
    </w:rPr>
  </w:style>
  <w:style w:type="paragraph" w:styleId="INNH3">
    <w:name w:val="toc 3"/>
    <w:basedOn w:val="Normal"/>
    <w:next w:val="Normal"/>
    <w:autoRedefine/>
    <w:uiPriority w:val="39"/>
    <w:rsid w:val="006123C0"/>
    <w:pPr>
      <w:tabs>
        <w:tab w:val="left" w:pos="8505"/>
      </w:tabs>
    </w:pPr>
    <w:rPr>
      <w:szCs w:val="20"/>
    </w:rPr>
  </w:style>
  <w:style w:type="paragraph" w:styleId="INNH4">
    <w:name w:val="toc 4"/>
    <w:basedOn w:val="Normal"/>
    <w:next w:val="Normal"/>
    <w:autoRedefine/>
    <w:rsid w:val="006123C0"/>
    <w:pPr>
      <w:tabs>
        <w:tab w:val="left" w:pos="8505"/>
      </w:tabs>
    </w:pPr>
    <w:rPr>
      <w:szCs w:val="20"/>
    </w:rPr>
  </w:style>
  <w:style w:type="paragraph" w:styleId="INNH5">
    <w:name w:val="toc 5"/>
    <w:basedOn w:val="Normal"/>
    <w:next w:val="Normal"/>
    <w:autoRedefine/>
    <w:rsid w:val="006123C0"/>
    <w:pPr>
      <w:ind w:left="880"/>
    </w:pPr>
    <w:rPr>
      <w:sz w:val="20"/>
      <w:szCs w:val="20"/>
    </w:rPr>
  </w:style>
  <w:style w:type="paragraph" w:styleId="INNH6">
    <w:name w:val="toc 6"/>
    <w:basedOn w:val="Normal"/>
    <w:next w:val="Normal"/>
    <w:autoRedefine/>
    <w:rsid w:val="006123C0"/>
    <w:pPr>
      <w:ind w:left="1100"/>
    </w:pPr>
    <w:rPr>
      <w:sz w:val="20"/>
      <w:szCs w:val="20"/>
    </w:rPr>
  </w:style>
  <w:style w:type="paragraph" w:styleId="INNH7">
    <w:name w:val="toc 7"/>
    <w:basedOn w:val="Normal"/>
    <w:next w:val="Normal"/>
    <w:autoRedefine/>
    <w:rsid w:val="006123C0"/>
    <w:pPr>
      <w:ind w:left="1320"/>
    </w:pPr>
    <w:rPr>
      <w:sz w:val="20"/>
      <w:szCs w:val="20"/>
    </w:rPr>
  </w:style>
  <w:style w:type="paragraph" w:styleId="INNH8">
    <w:name w:val="toc 8"/>
    <w:basedOn w:val="Normal"/>
    <w:next w:val="Normal"/>
    <w:autoRedefine/>
    <w:rsid w:val="006123C0"/>
    <w:pPr>
      <w:ind w:left="1540"/>
    </w:pPr>
    <w:rPr>
      <w:sz w:val="20"/>
      <w:szCs w:val="20"/>
    </w:rPr>
  </w:style>
  <w:style w:type="paragraph" w:styleId="INNH9">
    <w:name w:val="toc 9"/>
    <w:basedOn w:val="Normal"/>
    <w:next w:val="Normal"/>
    <w:autoRedefine/>
    <w:rsid w:val="006123C0"/>
    <w:pPr>
      <w:ind w:left="1760"/>
    </w:pPr>
    <w:rPr>
      <w:sz w:val="20"/>
      <w:szCs w:val="20"/>
    </w:rPr>
  </w:style>
  <w:style w:type="paragraph" w:customStyle="1" w:styleId="INNHTittel">
    <w:name w:val="INNH Tittel"/>
    <w:basedOn w:val="Tittel"/>
    <w:rsid w:val="006123C0"/>
    <w:pPr>
      <w:pBdr>
        <w:bottom w:val="single" w:sz="2" w:space="7" w:color="auto"/>
      </w:pBdr>
      <w:spacing w:after="960"/>
      <w:contextualSpacing w:val="0"/>
    </w:pPr>
    <w:rPr>
      <w:rFonts w:ascii="Calibri" w:hAnsi="Calibri"/>
      <w:b/>
      <w:caps/>
      <w:color w:val="auto"/>
      <w:spacing w:val="20"/>
      <w:sz w:val="24"/>
    </w:rPr>
  </w:style>
  <w:style w:type="paragraph" w:styleId="Tittel">
    <w:name w:val="Title"/>
    <w:basedOn w:val="Normal"/>
    <w:next w:val="Normal"/>
    <w:link w:val="TittelTegn"/>
    <w:rsid w:val="006123C0"/>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telTegn">
    <w:name w:val="Tittel Tegn"/>
    <w:link w:val="Tittel"/>
    <w:rsid w:val="006123C0"/>
    <w:rPr>
      <w:rFonts w:ascii="Cambria" w:eastAsia="Times New Roman" w:hAnsi="Cambria" w:cs="Times New Roman"/>
      <w:color w:val="17365D"/>
      <w:spacing w:val="5"/>
      <w:kern w:val="28"/>
      <w:sz w:val="52"/>
      <w:szCs w:val="52"/>
      <w:lang w:eastAsia="zh-TW"/>
    </w:rPr>
  </w:style>
  <w:style w:type="paragraph" w:styleId="Ingenmellomrom">
    <w:name w:val="No Spacing"/>
    <w:uiPriority w:val="1"/>
    <w:qFormat/>
    <w:rsid w:val="00A93D6C"/>
    <w:rPr>
      <w:rFonts w:asciiTheme="minorHAnsi" w:eastAsiaTheme="minorHAnsi" w:hAnsiTheme="minorHAnsi" w:cstheme="minorBidi"/>
      <w:sz w:val="22"/>
      <w:szCs w:val="22"/>
      <w:lang w:eastAsia="en-US"/>
    </w:rPr>
  </w:style>
  <w:style w:type="paragraph" w:styleId="Listeavsnitt">
    <w:name w:val="List Paragraph"/>
    <w:basedOn w:val="Normal"/>
    <w:uiPriority w:val="99"/>
    <w:qFormat/>
    <w:rsid w:val="00E24F72"/>
    <w:pPr>
      <w:ind w:left="708"/>
    </w:pPr>
    <w:rPr>
      <w:rFonts w:ascii="Univers LT 45 Light" w:eastAsia="Times New Roman" w:hAnsi="Univers LT 45 Light"/>
      <w:lang w:eastAsia="nb-NO"/>
    </w:rPr>
  </w:style>
  <w:style w:type="paragraph" w:customStyle="1" w:styleId="overskrift1nummerert">
    <w:name w:val="overskrift 1 nummerert"/>
    <w:basedOn w:val="Normal"/>
    <w:next w:val="Normal"/>
    <w:uiPriority w:val="99"/>
    <w:rsid w:val="00D229CE"/>
    <w:pPr>
      <w:numPr>
        <w:numId w:val="11"/>
      </w:numPr>
      <w:spacing w:after="240"/>
    </w:pPr>
    <w:rPr>
      <w:rFonts w:ascii="Univers LT 45 Light" w:eastAsia="Times New Roman" w:hAnsi="Univers LT 45 Light"/>
      <w:b/>
      <w:caps/>
      <w:lang w:eastAsia="nb-NO"/>
    </w:rPr>
  </w:style>
  <w:style w:type="paragraph" w:customStyle="1" w:styleId="Overskrift2nummerert">
    <w:name w:val="Overskrift 2 nummerert"/>
    <w:basedOn w:val="Normal"/>
    <w:next w:val="Normal"/>
    <w:uiPriority w:val="99"/>
    <w:rsid w:val="00D229CE"/>
    <w:pPr>
      <w:numPr>
        <w:ilvl w:val="1"/>
        <w:numId w:val="11"/>
      </w:numPr>
      <w:spacing w:after="240"/>
    </w:pPr>
    <w:rPr>
      <w:rFonts w:ascii="Univers LT 45 Light" w:eastAsia="Times New Roman" w:hAnsi="Univers LT 45 Light"/>
      <w:b/>
      <w:lang w:eastAsia="nb-NO"/>
    </w:rPr>
  </w:style>
  <w:style w:type="paragraph" w:customStyle="1" w:styleId="Overskrift3nummerert">
    <w:name w:val="Overskrift 3 nummerert"/>
    <w:basedOn w:val="Normal"/>
    <w:next w:val="Normal"/>
    <w:uiPriority w:val="99"/>
    <w:rsid w:val="00D229CE"/>
    <w:pPr>
      <w:numPr>
        <w:ilvl w:val="2"/>
        <w:numId w:val="11"/>
      </w:numPr>
      <w:spacing w:after="240"/>
    </w:pPr>
    <w:rPr>
      <w:rFonts w:ascii="Univers LT 45 Light" w:eastAsia="Times New Roman" w:hAnsi="Univers LT 45 Light"/>
      <w:b/>
      <w:lang w:eastAsia="nb-NO"/>
    </w:rPr>
  </w:style>
  <w:style w:type="paragraph" w:customStyle="1" w:styleId="Overskrift4nummerert">
    <w:name w:val="Overskrift 4 nummerert"/>
    <w:basedOn w:val="Normal"/>
    <w:next w:val="Normal"/>
    <w:uiPriority w:val="99"/>
    <w:rsid w:val="00D229CE"/>
    <w:pPr>
      <w:numPr>
        <w:ilvl w:val="3"/>
        <w:numId w:val="11"/>
      </w:numPr>
      <w:spacing w:after="240"/>
    </w:pPr>
    <w:rPr>
      <w:rFonts w:ascii="Univers LT 45 Light" w:eastAsia="Times New Roman" w:hAnsi="Univers LT 45 Light"/>
      <w:b/>
      <w:lang w:eastAsia="nb-NO"/>
    </w:rPr>
  </w:style>
  <w:style w:type="character" w:styleId="Merknadsreferanse">
    <w:name w:val="annotation reference"/>
    <w:basedOn w:val="Standardskriftforavsnitt"/>
    <w:rsid w:val="00D229CE"/>
    <w:rPr>
      <w:sz w:val="16"/>
      <w:szCs w:val="16"/>
    </w:rPr>
  </w:style>
  <w:style w:type="paragraph" w:styleId="Merknadstekst">
    <w:name w:val="annotation text"/>
    <w:basedOn w:val="Normal"/>
    <w:link w:val="MerknadstekstTegn"/>
    <w:rsid w:val="00D229CE"/>
    <w:rPr>
      <w:sz w:val="20"/>
      <w:szCs w:val="20"/>
    </w:rPr>
  </w:style>
  <w:style w:type="character" w:customStyle="1" w:styleId="MerknadstekstTegn">
    <w:name w:val="Merknadstekst Tegn"/>
    <w:basedOn w:val="Standardskriftforavsnitt"/>
    <w:link w:val="Merknadstekst"/>
    <w:rsid w:val="00D229CE"/>
    <w:rPr>
      <w:rFonts w:ascii="Calibri" w:eastAsia="Calibri" w:hAnsi="Calibri"/>
      <w:lang w:eastAsia="zh-TW"/>
    </w:rPr>
  </w:style>
  <w:style w:type="paragraph" w:styleId="Kommentaremne">
    <w:name w:val="annotation subject"/>
    <w:basedOn w:val="Merknadstekst"/>
    <w:next w:val="Merknadstekst"/>
    <w:link w:val="KommentaremneTegn"/>
    <w:rsid w:val="00D229CE"/>
    <w:rPr>
      <w:b/>
      <w:bCs/>
    </w:rPr>
  </w:style>
  <w:style w:type="character" w:customStyle="1" w:styleId="KommentaremneTegn">
    <w:name w:val="Kommentaremne Tegn"/>
    <w:basedOn w:val="MerknadstekstTegn"/>
    <w:link w:val="Kommentaremne"/>
    <w:rsid w:val="00D229CE"/>
    <w:rPr>
      <w:rFonts w:ascii="Calibri" w:eastAsia="Calibri" w:hAnsi="Calibri"/>
      <w:b/>
      <w:bCs/>
      <w:lang w:eastAsia="zh-TW"/>
    </w:rPr>
  </w:style>
  <w:style w:type="character" w:customStyle="1" w:styleId="unknownfield">
    <w:name w:val="unknownfield"/>
    <w:basedOn w:val="Standardskriftforavsnitt"/>
    <w:uiPriority w:val="99"/>
    <w:rsid w:val="00C04720"/>
    <w:rPr>
      <w:rFonts w:cs="Times New Roman"/>
    </w:rPr>
  </w:style>
  <w:style w:type="paragraph" w:customStyle="1" w:styleId="Listeavsnitt1">
    <w:name w:val="Listeavsnitt1"/>
    <w:basedOn w:val="Normal"/>
    <w:uiPriority w:val="99"/>
    <w:rsid w:val="009E1708"/>
    <w:pPr>
      <w:ind w:left="708"/>
    </w:pPr>
    <w:rPr>
      <w:rFonts w:ascii="Univers LT 45 Light" w:eastAsia="Times New Roman" w:hAnsi="Univers LT 45 Light"/>
      <w:lang w:eastAsia="nb-NO"/>
    </w:rPr>
  </w:style>
  <w:style w:type="character" w:customStyle="1" w:styleId="BunntekstTegn">
    <w:name w:val="Bunntekst Tegn"/>
    <w:basedOn w:val="Standardskriftforavsnitt"/>
    <w:link w:val="Bunntekst"/>
    <w:uiPriority w:val="99"/>
    <w:rsid w:val="00F54E88"/>
    <w:rPr>
      <w:rFonts w:ascii="Calibri" w:eastAsia="Calibri" w:hAnsi="Calibri"/>
      <w:sz w:val="16"/>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TC\Templates\Klugedokumenter\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Blank</Template>
  <TotalTime>14</TotalTime>
  <Pages>13</Pages>
  <Words>3871</Words>
  <Characters>23675</Characters>
  <Application>Microsoft Office Word</Application>
  <DocSecurity>0</DocSecurity>
  <Lines>197</Lines>
  <Paragraphs>54</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Ruter - Oslo | Hovedkontor</Company>
  <LinksUpToDate>false</LinksUpToDate>
  <CharactersWithSpaces>27492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Irene Berg / Kluge</dc:creator>
  <cp:lastModifiedBy>Riseng Kåre</cp:lastModifiedBy>
  <cp:revision>6</cp:revision>
  <cp:lastPrinted>2014-02-26T12:24:00Z</cp:lastPrinted>
  <dcterms:created xsi:type="dcterms:W3CDTF">2014-03-09T06:26:00Z</dcterms:created>
  <dcterms:modified xsi:type="dcterms:W3CDTF">2014-03-14T06:55:00Z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itle">
    <vt:lpwstr> </vt:lpwstr>
  </property>
  <property fmtid="{D5CDD505-2E9C-101B-9397-08002B2CF9AE}" pid="3" name="DocReference">
    <vt:lpwstr>308820-063\1359266\v1\ceha</vt:lpwstr>
  </property>
  <property fmtid="{D5CDD505-2E9C-101B-9397-08002B2CF9AE}" pid="4" name="DocDate">
    <vt:lpwstr> </vt:lpwstr>
  </property>
  <property fmtid="{D5CDD505-2E9C-101B-9397-08002B2CF9AE}" pid="5" name="AnsvAdv">
    <vt:lpwstr> </vt:lpwstr>
  </property>
</Properties>
</file>